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1AA" w:rsidRPr="00A12B85" w:rsidRDefault="008511A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bookmarkStart w:id="0" w:name="_Toc348969517"/>
      <w:r w:rsidRPr="00A12B85">
        <w:rPr>
          <w:rFonts w:ascii="Times New Roman" w:hAnsi="Times New Roman"/>
          <w:sz w:val="28"/>
          <w:szCs w:val="28"/>
          <w:lang w:val="kk-KZ"/>
        </w:rPr>
        <w:t>Приложение</w:t>
      </w:r>
      <w:r w:rsidR="00A427FB">
        <w:rPr>
          <w:rFonts w:ascii="Times New Roman" w:hAnsi="Times New Roman"/>
          <w:sz w:val="28"/>
          <w:szCs w:val="28"/>
          <w:lang w:val="kk-KZ"/>
        </w:rPr>
        <w:t xml:space="preserve"> 10</w:t>
      </w: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511AA" w:rsidRPr="00A12B85" w:rsidRDefault="00F25214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 xml:space="preserve">от </w:t>
      </w:r>
      <w:r w:rsidR="004B0A99">
        <w:rPr>
          <w:rFonts w:ascii="Times New Roman" w:hAnsi="Times New Roman"/>
          <w:sz w:val="28"/>
          <w:szCs w:val="28"/>
          <w:lang w:val="ru-RU"/>
        </w:rPr>
        <w:t>20</w:t>
      </w:r>
      <w:bookmarkStart w:id="1" w:name="_GoBack"/>
      <w:bookmarkEnd w:id="1"/>
      <w:r w:rsidR="00862EC7">
        <w:rPr>
          <w:rFonts w:ascii="Times New Roman" w:hAnsi="Times New Roman"/>
          <w:sz w:val="28"/>
          <w:szCs w:val="28"/>
          <w:lang w:val="ru-RU"/>
        </w:rPr>
        <w:t xml:space="preserve"> сентября </w:t>
      </w:r>
      <w:r w:rsidRPr="00A12B85">
        <w:rPr>
          <w:rFonts w:ascii="Times New Roman" w:hAnsi="Times New Roman"/>
          <w:sz w:val="28"/>
          <w:szCs w:val="28"/>
          <w:lang w:val="kk-KZ"/>
        </w:rPr>
        <w:t>20</w:t>
      </w:r>
      <w:r w:rsidR="005304D9" w:rsidRPr="00CB0BA7">
        <w:rPr>
          <w:rFonts w:ascii="Times New Roman" w:hAnsi="Times New Roman"/>
          <w:sz w:val="28"/>
          <w:szCs w:val="28"/>
          <w:lang w:val="ru-RU"/>
        </w:rPr>
        <w:t>18</w:t>
      </w:r>
      <w:r w:rsidR="00F710BA" w:rsidRPr="00A12B85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="00500BD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62EC7">
        <w:rPr>
          <w:rFonts w:ascii="Times New Roman" w:hAnsi="Times New Roman"/>
          <w:sz w:val="28"/>
          <w:szCs w:val="28"/>
          <w:lang w:val="kk-KZ"/>
        </w:rPr>
        <w:t>469</w:t>
      </w:r>
    </w:p>
    <w:p w:rsidR="008511AA" w:rsidRPr="00A12B85" w:rsidRDefault="008511A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A427FB">
        <w:rPr>
          <w:rFonts w:ascii="Times New Roman" w:hAnsi="Times New Roman"/>
          <w:sz w:val="28"/>
          <w:szCs w:val="28"/>
          <w:lang w:val="kk-KZ"/>
        </w:rPr>
        <w:t>450</w:t>
      </w: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511AA" w:rsidRPr="00A12B85" w:rsidRDefault="00F710BA" w:rsidP="005C5526">
      <w:pPr>
        <w:spacing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A12B85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 w:rsidR="00D712F5" w:rsidRPr="00A12B85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12B85">
        <w:rPr>
          <w:rFonts w:ascii="Times New Roman" w:hAnsi="Times New Roman"/>
          <w:sz w:val="28"/>
          <w:szCs w:val="28"/>
          <w:lang w:val="kk-KZ"/>
        </w:rPr>
        <w:t>115</w:t>
      </w:r>
    </w:p>
    <w:p w:rsidR="008511AA" w:rsidRPr="004079D1" w:rsidRDefault="008511AA" w:rsidP="004079D1">
      <w:pPr>
        <w:pStyle w:val="afc"/>
        <w:spacing w:line="240" w:lineRule="auto"/>
        <w:ind w:left="0"/>
        <w:contextualSpacing/>
        <w:rPr>
          <w:b w:val="0"/>
          <w:color w:val="000000" w:themeColor="text1"/>
          <w:szCs w:val="28"/>
          <w:lang w:val="kk-KZ"/>
        </w:rPr>
      </w:pPr>
    </w:p>
    <w:p w:rsidR="008511AA" w:rsidRPr="00F76D2F" w:rsidRDefault="008511AA" w:rsidP="004079D1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outlineLvl w:val="9"/>
        <w:rPr>
          <w:rFonts w:eastAsia="SimSun"/>
          <w:b w:val="0"/>
          <w:kern w:val="1"/>
          <w:szCs w:val="28"/>
          <w:lang w:val="kk-KZ" w:eastAsia="hi-IN" w:bidi="hi-IN"/>
        </w:rPr>
      </w:pPr>
    </w:p>
    <w:p w:rsidR="008511AA" w:rsidRPr="00F76D2F" w:rsidRDefault="008511AA" w:rsidP="005C5526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jc w:val="center"/>
        <w:outlineLvl w:val="9"/>
        <w:rPr>
          <w:b w:val="0"/>
          <w:bCs w:val="0"/>
          <w:kern w:val="0"/>
          <w:szCs w:val="28"/>
          <w:lang w:val="ru-RU"/>
        </w:rPr>
      </w:pPr>
      <w:r w:rsidRPr="00F76D2F">
        <w:rPr>
          <w:b w:val="0"/>
          <w:bCs w:val="0"/>
          <w:kern w:val="0"/>
          <w:szCs w:val="28"/>
          <w:lang w:val="ru-RU"/>
        </w:rPr>
        <w:t>Типовая учебная программа</w:t>
      </w:r>
      <w:r w:rsidR="00B869B6" w:rsidRPr="00F76D2F">
        <w:rPr>
          <w:b w:val="0"/>
          <w:bCs w:val="0"/>
          <w:kern w:val="0"/>
          <w:szCs w:val="28"/>
          <w:lang w:val="ru-RU"/>
        </w:rPr>
        <w:t xml:space="preserve"> </w:t>
      </w:r>
    </w:p>
    <w:p w:rsidR="004079D1" w:rsidRDefault="004D266B" w:rsidP="005C5526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jc w:val="center"/>
        <w:outlineLvl w:val="9"/>
        <w:rPr>
          <w:b w:val="0"/>
          <w:bCs w:val="0"/>
          <w:kern w:val="0"/>
          <w:szCs w:val="28"/>
          <w:lang w:val="ru-RU"/>
        </w:rPr>
      </w:pPr>
      <w:r w:rsidRPr="00F76D2F">
        <w:rPr>
          <w:b w:val="0"/>
          <w:bCs w:val="0"/>
          <w:kern w:val="0"/>
          <w:szCs w:val="28"/>
          <w:lang w:val="ru-RU"/>
        </w:rPr>
        <w:t>п</w:t>
      </w:r>
      <w:r w:rsidR="008511AA" w:rsidRPr="00F76D2F">
        <w:rPr>
          <w:b w:val="0"/>
          <w:bCs w:val="0"/>
          <w:kern w:val="0"/>
          <w:szCs w:val="28"/>
          <w:lang w:val="ru-RU"/>
        </w:rPr>
        <w:t>о</w:t>
      </w:r>
      <w:r w:rsidRPr="00F76D2F">
        <w:rPr>
          <w:b w:val="0"/>
          <w:bCs w:val="0"/>
          <w:kern w:val="0"/>
          <w:szCs w:val="28"/>
          <w:lang w:val="ru-RU"/>
        </w:rPr>
        <w:t xml:space="preserve"> учебному </w:t>
      </w:r>
      <w:r w:rsidR="000F7FE6" w:rsidRPr="00F76D2F">
        <w:rPr>
          <w:b w:val="0"/>
          <w:bCs w:val="0"/>
          <w:kern w:val="0"/>
          <w:szCs w:val="28"/>
          <w:lang w:val="ru-RU"/>
        </w:rPr>
        <w:t>предмету «Информатика» для обучающихся</w:t>
      </w:r>
      <w:r w:rsidR="00151264" w:rsidRPr="00F76D2F">
        <w:rPr>
          <w:b w:val="0"/>
          <w:bCs w:val="0"/>
          <w:kern w:val="0"/>
          <w:szCs w:val="28"/>
          <w:lang w:val="ru-RU"/>
        </w:rPr>
        <w:t xml:space="preserve"> с нарушением слуха (неслышащи</w:t>
      </w:r>
      <w:r w:rsidR="00151264" w:rsidRPr="00F76D2F">
        <w:rPr>
          <w:b w:val="0"/>
          <w:bCs w:val="0"/>
          <w:kern w:val="0"/>
          <w:szCs w:val="28"/>
          <w:lang w:val="kk-KZ"/>
        </w:rPr>
        <w:t>е</w:t>
      </w:r>
      <w:r w:rsidR="008511AA" w:rsidRPr="00F76D2F">
        <w:rPr>
          <w:b w:val="0"/>
          <w:bCs w:val="0"/>
          <w:kern w:val="0"/>
          <w:szCs w:val="28"/>
          <w:lang w:val="ru-RU"/>
        </w:rPr>
        <w:t>)</w:t>
      </w:r>
      <w:r w:rsidR="00B869B6" w:rsidRPr="00F76D2F">
        <w:rPr>
          <w:b w:val="0"/>
          <w:bCs w:val="0"/>
          <w:kern w:val="0"/>
          <w:szCs w:val="28"/>
          <w:lang w:val="ru-RU"/>
        </w:rPr>
        <w:t xml:space="preserve"> </w:t>
      </w:r>
      <w:r w:rsidR="008511AA" w:rsidRPr="00F76D2F">
        <w:rPr>
          <w:b w:val="0"/>
          <w:bCs w:val="0"/>
          <w:kern w:val="0"/>
          <w:szCs w:val="28"/>
          <w:lang w:val="ru-RU"/>
        </w:rPr>
        <w:t xml:space="preserve">5-10 классов уровня основного среднего образования </w:t>
      </w:r>
    </w:p>
    <w:p w:rsidR="008511AA" w:rsidRPr="00F76D2F" w:rsidRDefault="004D266B" w:rsidP="005C5526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jc w:val="center"/>
        <w:outlineLvl w:val="9"/>
        <w:rPr>
          <w:b w:val="0"/>
          <w:bCs w:val="0"/>
          <w:kern w:val="0"/>
          <w:szCs w:val="28"/>
          <w:lang w:val="ru-RU"/>
        </w:rPr>
      </w:pPr>
      <w:r w:rsidRPr="00F76D2F">
        <w:rPr>
          <w:b w:val="0"/>
          <w:bCs w:val="0"/>
          <w:kern w:val="0"/>
          <w:szCs w:val="28"/>
          <w:lang w:val="ru-RU"/>
        </w:rPr>
        <w:t>по обновленному содержанию</w:t>
      </w:r>
    </w:p>
    <w:p w:rsidR="008511AA" w:rsidRPr="00C6471A" w:rsidRDefault="008511AA" w:rsidP="00B311A2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outlineLvl w:val="9"/>
        <w:rPr>
          <w:b w:val="0"/>
          <w:szCs w:val="28"/>
          <w:lang w:val="ru-RU"/>
        </w:rPr>
      </w:pPr>
    </w:p>
    <w:p w:rsidR="004079D1" w:rsidRPr="00C6471A" w:rsidRDefault="004079D1" w:rsidP="004079D1">
      <w:pPr>
        <w:rPr>
          <w:rFonts w:ascii="Times New Roman" w:hAnsi="Times New Roman"/>
          <w:sz w:val="28"/>
          <w:szCs w:val="28"/>
          <w:lang w:val="ru-RU"/>
        </w:rPr>
      </w:pPr>
    </w:p>
    <w:p w:rsidR="008511AA" w:rsidRPr="00F76D2F" w:rsidRDefault="008511AA" w:rsidP="00F76D2F">
      <w:pPr>
        <w:pStyle w:val="afc"/>
        <w:tabs>
          <w:tab w:val="clear" w:pos="1134"/>
          <w:tab w:val="right" w:leader="dot" w:pos="9575"/>
        </w:tabs>
        <w:suppressAutoHyphens/>
        <w:spacing w:line="240" w:lineRule="auto"/>
        <w:ind w:left="0"/>
        <w:contextualSpacing/>
        <w:jc w:val="center"/>
        <w:outlineLvl w:val="9"/>
        <w:rPr>
          <w:b w:val="0"/>
          <w:bCs w:val="0"/>
          <w:kern w:val="0"/>
          <w:szCs w:val="28"/>
          <w:lang w:val="ru-RU"/>
        </w:rPr>
      </w:pPr>
      <w:r w:rsidRPr="00F76D2F">
        <w:rPr>
          <w:b w:val="0"/>
          <w:bCs w:val="0"/>
          <w:kern w:val="0"/>
          <w:szCs w:val="28"/>
          <w:lang w:val="ru-RU"/>
        </w:rPr>
        <w:t>Глава 1. Общие положения</w:t>
      </w:r>
    </w:p>
    <w:p w:rsidR="008511AA" w:rsidRPr="00A23AA1" w:rsidRDefault="008511AA" w:rsidP="00F76D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C77D1" w:rsidRPr="00BC77D1" w:rsidRDefault="00BC77D1" w:rsidP="00BC77D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C77D1"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17E3E" w:rsidRPr="006572D6">
        <w:rPr>
          <w:rFonts w:ascii="Times New Roman" w:hAnsi="Times New Roman"/>
          <w:sz w:val="28"/>
          <w:szCs w:val="28"/>
          <w:lang w:val="kk-KZ"/>
        </w:rPr>
        <w:t xml:space="preserve">Типовая </w:t>
      </w:r>
      <w:r w:rsidR="00917E3E" w:rsidRPr="00E02427">
        <w:rPr>
          <w:rFonts w:ascii="Times New Roman" w:hAnsi="Times New Roman"/>
          <w:sz w:val="28"/>
          <w:szCs w:val="28"/>
          <w:lang w:val="kk-KZ"/>
        </w:rPr>
        <w:t>учебная программа по учебному предмету «</w:t>
      </w:r>
      <w:r w:rsidR="00917E3E" w:rsidRPr="00917E3E">
        <w:rPr>
          <w:rFonts w:ascii="Times New Roman" w:hAnsi="Times New Roman"/>
          <w:sz w:val="28"/>
          <w:szCs w:val="28"/>
          <w:lang w:val="ru-RU"/>
        </w:rPr>
        <w:t>Информатика</w:t>
      </w:r>
      <w:r w:rsidR="00917E3E" w:rsidRPr="00917E3E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(неслышащие) 5-10 классов ур</w:t>
      </w:r>
      <w:r w:rsidR="00917E3E" w:rsidRPr="00E02427">
        <w:rPr>
          <w:rFonts w:ascii="Times New Roman" w:hAnsi="Times New Roman"/>
          <w:sz w:val="28"/>
          <w:szCs w:val="28"/>
          <w:lang w:val="kk-KZ"/>
        </w:rPr>
        <w:t xml:space="preserve">овня основного среднего образования по обновленному содержанию </w:t>
      </w:r>
      <w:r w:rsidR="00917E3E">
        <w:rPr>
          <w:rFonts w:ascii="Times New Roman" w:hAnsi="Times New Roman"/>
          <w:sz w:val="28"/>
          <w:szCs w:val="28"/>
          <w:lang w:val="kk-KZ"/>
        </w:rPr>
        <w:br/>
      </w:r>
      <w:r w:rsidR="00917E3E" w:rsidRPr="00E02427">
        <w:rPr>
          <w:rFonts w:ascii="Times New Roman" w:hAnsi="Times New Roman"/>
          <w:sz w:val="28"/>
          <w:szCs w:val="28"/>
          <w:lang w:val="kk-KZ"/>
        </w:rPr>
        <w:t xml:space="preserve">(далее – Программа) </w:t>
      </w:r>
      <w:r w:rsidR="00917E3E" w:rsidRPr="00E02427">
        <w:rPr>
          <w:rFonts w:ascii="Times New Roman" w:hAnsi="Times New Roman"/>
          <w:sz w:val="28"/>
          <w:szCs w:val="28"/>
          <w:lang w:val="ru-RU"/>
        </w:rPr>
        <w:t xml:space="preserve">разработана в соответствии с подпунктом 6) статьи </w:t>
      </w:r>
      <w:r w:rsidR="00917E3E">
        <w:rPr>
          <w:rFonts w:ascii="Times New Roman" w:hAnsi="Times New Roman"/>
          <w:sz w:val="28"/>
          <w:szCs w:val="28"/>
          <w:lang w:val="ru-RU"/>
        </w:rPr>
        <w:br/>
      </w:r>
      <w:r w:rsidR="00917E3E" w:rsidRPr="00E02427">
        <w:rPr>
          <w:rFonts w:ascii="Times New Roman" w:hAnsi="Times New Roman"/>
          <w:sz w:val="28"/>
          <w:szCs w:val="28"/>
          <w:lang w:val="ru-RU"/>
        </w:rPr>
        <w:t>5 Закона Республики Казахстан от 27 июля 2007 года</w:t>
      </w:r>
      <w:r w:rsidR="00917E3E" w:rsidRPr="00E02427">
        <w:rPr>
          <w:rFonts w:ascii="Times New Roman" w:hAnsi="Times New Roman"/>
          <w:sz w:val="28"/>
          <w:szCs w:val="28"/>
          <w:lang w:val="kk-KZ"/>
        </w:rPr>
        <w:t>«Об образовании».</w:t>
      </w:r>
    </w:p>
    <w:p w:rsidR="008511AA" w:rsidRPr="00A12B85" w:rsidRDefault="00C97911" w:rsidP="007E6B09">
      <w:pPr>
        <w:pStyle w:val="ab"/>
      </w:pPr>
      <w:r w:rsidRPr="0043710F">
        <w:t xml:space="preserve">2. </w:t>
      </w:r>
      <w:r w:rsidR="00755188" w:rsidRPr="0043710F">
        <w:t xml:space="preserve">Целью изучения учебного предмета «Информатика» является обеспечение </w:t>
      </w:r>
      <w:r w:rsidR="00465A86" w:rsidRPr="0043710F">
        <w:t xml:space="preserve">неслышащих </w:t>
      </w:r>
      <w:r w:rsidR="00F67693" w:rsidRPr="0043710F">
        <w:t>обучающихся</w:t>
      </w:r>
      <w:r w:rsidR="00755188" w:rsidRPr="0043710F">
        <w:t xml:space="preserve"> базовыми знаниями, умениями и навыками </w:t>
      </w:r>
      <w:r w:rsidR="00C20C2B" w:rsidRPr="0043710F">
        <w:t>использования</w:t>
      </w:r>
      <w:r w:rsidR="00755188" w:rsidRPr="0043710F">
        <w:t xml:space="preserve"> современны</w:t>
      </w:r>
      <w:r w:rsidR="00C20C2B" w:rsidRPr="0043710F">
        <w:t>х информационных коммуникативных технологий (</w:t>
      </w:r>
      <w:r w:rsidR="00A23AA1" w:rsidRPr="0043710F">
        <w:t xml:space="preserve">далее - </w:t>
      </w:r>
      <w:r w:rsidR="00A84B38" w:rsidRPr="0043710F">
        <w:t>ИКТ</w:t>
      </w:r>
      <w:r w:rsidR="00C20C2B" w:rsidRPr="0043710F">
        <w:t>)</w:t>
      </w:r>
      <w:r w:rsidR="00755188" w:rsidRPr="0043710F">
        <w:t xml:space="preserve"> </w:t>
      </w:r>
      <w:r w:rsidR="00465A86" w:rsidRPr="0043710F">
        <w:t>в различных сферах жизнедеятельности</w:t>
      </w:r>
      <w:r w:rsidR="00A23AA1">
        <w:t>.</w:t>
      </w:r>
    </w:p>
    <w:p w:rsidR="008511AA" w:rsidRPr="00A12B85" w:rsidRDefault="00C97911" w:rsidP="007E6B09">
      <w:pPr>
        <w:pStyle w:val="ab"/>
      </w:pPr>
      <w:r w:rsidRPr="00A12B85">
        <w:t xml:space="preserve">3. </w:t>
      </w:r>
      <w:r w:rsidR="00755188" w:rsidRPr="00A12B85">
        <w:t>Основные задачи: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1) </w:t>
      </w:r>
      <w:r w:rsidR="008511AA" w:rsidRPr="0043710F">
        <w:t>формирование понимания роли информационных процессов в обществе, технических возможностей и перспектив использования информационных технологий в различных сферах человеческой деятельности;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  <w:color w:val="000000" w:themeColor="text1"/>
        </w:rPr>
      </w:pPr>
      <w:r w:rsidRPr="0043710F">
        <w:rPr>
          <w:color w:val="000000" w:themeColor="text1"/>
        </w:rPr>
        <w:t xml:space="preserve">2) </w:t>
      </w:r>
      <w:r w:rsidR="00955DE7" w:rsidRPr="0043710F">
        <w:rPr>
          <w:color w:val="000000" w:themeColor="text1"/>
        </w:rPr>
        <w:t xml:space="preserve">обучение </w:t>
      </w:r>
      <w:r w:rsidR="00955DE7" w:rsidRPr="0043710F">
        <w:t>пользованию интернет-сервисами при решении учебных и внеучебных задач;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3) </w:t>
      </w:r>
      <w:r w:rsidR="008511AA" w:rsidRPr="0043710F">
        <w:t>развитие умения решать разнообразные задачи посредством анализа, абстракций, моделирования и программирования;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4) </w:t>
      </w:r>
      <w:r w:rsidR="008511AA" w:rsidRPr="0043710F">
        <w:t>развитие логического, алгоритмического, а также вычислительного мышления, включающего способность к обобщению и аналогии, разложению задачи на составные части и выделению общих закономерностей, нахождению эффективных и рациональных способов решения поставленных задач;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5) </w:t>
      </w:r>
      <w:r w:rsidR="004728D4" w:rsidRPr="0043710F">
        <w:t>обучение созданию и выполнению программ для решения несложных алгоритмических задач в выбранной среде программирования;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  <w:color w:val="000000" w:themeColor="text1"/>
        </w:rPr>
      </w:pPr>
      <w:r w:rsidRPr="0043710F">
        <w:t xml:space="preserve">6) </w:t>
      </w:r>
      <w:r w:rsidR="001E4FBD" w:rsidRPr="0043710F">
        <w:t xml:space="preserve">обучение работе на базовом уровне с различными программными </w:t>
      </w:r>
      <w:r w:rsidR="001E4FBD" w:rsidRPr="0043710F">
        <w:lastRenderedPageBreak/>
        <w:t>системами и сервисами указанных типов; описанию работы этих систем и сервисов с использованием соответствующей терминологии;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7) </w:t>
      </w:r>
      <w:r w:rsidR="008511AA" w:rsidRPr="0043710F">
        <w:t>приобретени</w:t>
      </w:r>
      <w:r w:rsidR="000F7FE6" w:rsidRPr="0043710F">
        <w:t>е</w:t>
      </w:r>
      <w:r w:rsidR="001B108F" w:rsidRPr="0043710F">
        <w:t xml:space="preserve"> неслышащими обучающимися</w:t>
      </w:r>
      <w:r w:rsidR="00B869B6">
        <w:t xml:space="preserve"> </w:t>
      </w:r>
      <w:r w:rsidR="008511AA" w:rsidRPr="0043710F">
        <w:t>личного опыта в использовании информационных ресурсов общества и средств коммуникации в учебной и практической деятельности;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8) </w:t>
      </w:r>
      <w:r w:rsidR="008511AA" w:rsidRPr="0043710F">
        <w:t>формирование умени</w:t>
      </w:r>
      <w:r w:rsidR="001B108F" w:rsidRPr="0043710F">
        <w:t xml:space="preserve">я </w:t>
      </w:r>
      <w:r w:rsidR="008511AA" w:rsidRPr="0043710F">
        <w:t>создавать и поддерживать индивидуальную ин</w:t>
      </w:r>
      <w:r w:rsidR="001546C6">
        <w:t>-</w:t>
      </w:r>
      <w:r w:rsidR="002F321E">
        <w:t xml:space="preserve"> </w:t>
      </w:r>
      <w:r w:rsidR="008511AA" w:rsidRPr="0043710F">
        <w:t>формационную среду, обеспечивать защиту значимой информации и личную информационную безопасность;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9) </w:t>
      </w:r>
      <w:r w:rsidR="008511AA" w:rsidRPr="0043710F">
        <w:t>воспит</w:t>
      </w:r>
      <w:r w:rsidR="001B108F" w:rsidRPr="0043710F">
        <w:t>ание</w:t>
      </w:r>
      <w:r w:rsidR="008511AA" w:rsidRPr="0043710F">
        <w:t xml:space="preserve"> избирательно</w:t>
      </w:r>
      <w:r w:rsidR="001B108F" w:rsidRPr="0043710F">
        <w:t xml:space="preserve">го и целенаправленного </w:t>
      </w:r>
      <w:r w:rsidR="008511AA" w:rsidRPr="0043710F">
        <w:t>отношени</w:t>
      </w:r>
      <w:r w:rsidR="001B108F" w:rsidRPr="0043710F">
        <w:t>я</w:t>
      </w:r>
      <w:r w:rsidR="008511AA" w:rsidRPr="0043710F">
        <w:t xml:space="preserve"> к получен</w:t>
      </w:r>
      <w:r w:rsidR="001B108F" w:rsidRPr="0043710F">
        <w:t>ию</w:t>
      </w:r>
      <w:r w:rsidR="008511AA" w:rsidRPr="0043710F">
        <w:t xml:space="preserve"> </w:t>
      </w:r>
      <w:r w:rsidR="007B78C7" w:rsidRPr="0043710F">
        <w:t xml:space="preserve">достоверной и полезной </w:t>
      </w:r>
      <w:r w:rsidR="008511AA" w:rsidRPr="0043710F">
        <w:t>информации;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10) </w:t>
      </w:r>
      <w:r w:rsidR="008511AA" w:rsidRPr="0043710F">
        <w:t>формирование понимани</w:t>
      </w:r>
      <w:r w:rsidR="001B108F" w:rsidRPr="0043710F">
        <w:t>я</w:t>
      </w:r>
      <w:r w:rsidR="008511AA" w:rsidRPr="0043710F">
        <w:t xml:space="preserve"> особенностей работы со средствами информатизации;</w:t>
      </w:r>
      <w:r w:rsidR="001E4FBD" w:rsidRPr="0043710F">
        <w:t xml:space="preserve"> </w:t>
      </w:r>
      <w:r w:rsidR="001B108F" w:rsidRPr="0043710F">
        <w:t>умени</w:t>
      </w:r>
      <w:r w:rsidR="001E4FBD" w:rsidRPr="0043710F">
        <w:t>я</w:t>
      </w:r>
      <w:r w:rsidR="001B108F" w:rsidRPr="0043710F">
        <w:t xml:space="preserve"> соблюдать</w:t>
      </w:r>
      <w:r w:rsidR="008511AA" w:rsidRPr="0043710F">
        <w:t xml:space="preserve"> требовани</w:t>
      </w:r>
      <w:r w:rsidR="001B108F" w:rsidRPr="0043710F">
        <w:t>я</w:t>
      </w:r>
      <w:r w:rsidR="008511AA" w:rsidRPr="0043710F">
        <w:t xml:space="preserve"> безопасности и гигиены при работе с </w:t>
      </w:r>
      <w:r w:rsidR="001E4FBD" w:rsidRPr="0043710F">
        <w:t>ИКТ</w:t>
      </w:r>
      <w:r w:rsidR="008511AA" w:rsidRPr="0043710F">
        <w:t>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11) </w:t>
      </w:r>
      <w:r w:rsidR="001B108F" w:rsidRPr="0043710F">
        <w:t>р</w:t>
      </w:r>
      <w:r w:rsidR="008511AA" w:rsidRPr="0043710F">
        <w:t>азвитие речевой культуры, функционально</w:t>
      </w:r>
      <w:r w:rsidR="001B108F" w:rsidRPr="0043710F">
        <w:t>го</w:t>
      </w:r>
      <w:r w:rsidR="008511AA" w:rsidRPr="0043710F">
        <w:t xml:space="preserve"> и творческо</w:t>
      </w:r>
      <w:r w:rsidR="001B108F" w:rsidRPr="0043710F">
        <w:t>го</w:t>
      </w:r>
      <w:r w:rsidR="008511AA" w:rsidRPr="0043710F">
        <w:t xml:space="preserve"> применени</w:t>
      </w:r>
      <w:r w:rsidR="001B108F" w:rsidRPr="0043710F">
        <w:t>я</w:t>
      </w:r>
      <w:r w:rsidR="008511AA" w:rsidRPr="0043710F">
        <w:t xml:space="preserve"> знаний, критического мышления, различных способов коммуникации, решени</w:t>
      </w:r>
      <w:r w:rsidR="001B108F" w:rsidRPr="0043710F">
        <w:t>я</w:t>
      </w:r>
      <w:r w:rsidR="008511AA" w:rsidRPr="0043710F">
        <w:t xml:space="preserve"> проблем и приняти</w:t>
      </w:r>
      <w:r w:rsidR="001B108F" w:rsidRPr="0043710F">
        <w:t>я</w:t>
      </w:r>
      <w:r w:rsidR="008511AA" w:rsidRPr="0043710F">
        <w:t xml:space="preserve"> решений</w:t>
      </w:r>
      <w:r w:rsidR="0093662F" w:rsidRPr="0043710F">
        <w:t xml:space="preserve">; 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 xml:space="preserve">12) </w:t>
      </w:r>
      <w:r w:rsidR="001B108F" w:rsidRPr="0043710F">
        <w:t>м</w:t>
      </w:r>
      <w:r w:rsidR="008511AA" w:rsidRPr="0043710F">
        <w:t>оделирование продуктивных видов деятельности (классификация, конструирование,</w:t>
      </w:r>
      <w:r w:rsidR="004728D4" w:rsidRPr="0043710F">
        <w:t xml:space="preserve"> </w:t>
      </w:r>
      <w:r w:rsidR="008511AA" w:rsidRPr="0043710F">
        <w:t>экспериментирование, прогнозирование), необходимых для реализации развивающих и коррекционных задач</w:t>
      </w:r>
      <w:r w:rsidR="001B108F" w:rsidRPr="0043710F">
        <w:t>;</w:t>
      </w:r>
    </w:p>
    <w:p w:rsidR="008511AA" w:rsidRPr="0043710F" w:rsidRDefault="00126547" w:rsidP="007E6B09">
      <w:pPr>
        <w:pStyle w:val="NESNormal"/>
        <w:ind w:firstLine="709"/>
        <w:jc w:val="both"/>
        <w:rPr>
          <w:b/>
        </w:rPr>
      </w:pPr>
      <w:r w:rsidRPr="0043710F">
        <w:t xml:space="preserve">13) </w:t>
      </w:r>
      <w:r w:rsidR="001B108F" w:rsidRPr="0043710F">
        <w:t>и</w:t>
      </w:r>
      <w:r w:rsidR="008511AA" w:rsidRPr="0043710F">
        <w:t>спользование ИКТ применительно к формированию самостоятельной письменной речи</w:t>
      </w:r>
      <w:r w:rsidR="001B108F" w:rsidRPr="0043710F">
        <w:t>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>1</w:t>
      </w:r>
      <w:r w:rsidR="00126547" w:rsidRPr="0043710F">
        <w:t>4</w:t>
      </w:r>
      <w:r w:rsidRPr="0043710F">
        <w:t xml:space="preserve">) </w:t>
      </w:r>
      <w:r w:rsidR="001B108F" w:rsidRPr="0043710F">
        <w:t>р</w:t>
      </w:r>
      <w:r w:rsidR="008511AA" w:rsidRPr="0043710F">
        <w:t>асширение возможности качественной индивидуализации специального обучения неслышащих обучающихся</w:t>
      </w:r>
      <w:r w:rsidR="001B108F" w:rsidRPr="0043710F">
        <w:t>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>1</w:t>
      </w:r>
      <w:r w:rsidR="00126547" w:rsidRPr="0043710F">
        <w:t>5</w:t>
      </w:r>
      <w:r w:rsidRPr="0043710F">
        <w:t xml:space="preserve">) </w:t>
      </w:r>
      <w:r w:rsidR="004728D4" w:rsidRPr="0043710F">
        <w:t>о</w:t>
      </w:r>
      <w:r w:rsidR="008511AA" w:rsidRPr="0043710F">
        <w:t>беспеч</w:t>
      </w:r>
      <w:r w:rsidR="004728D4" w:rsidRPr="0043710F">
        <w:t>ение</w:t>
      </w:r>
      <w:r w:rsidR="002F321E">
        <w:rPr>
          <w:lang w:val="kk-KZ"/>
        </w:rPr>
        <w:t xml:space="preserve"> </w:t>
      </w:r>
      <w:r w:rsidR="008511AA" w:rsidRPr="0043710F">
        <w:t>занимательн</w:t>
      </w:r>
      <w:r w:rsidR="004728D4" w:rsidRPr="0043710F">
        <w:t>ой</w:t>
      </w:r>
      <w:r w:rsidR="008511AA" w:rsidRPr="0043710F">
        <w:t xml:space="preserve"> форм</w:t>
      </w:r>
      <w:r w:rsidR="004728D4" w:rsidRPr="0043710F">
        <w:t>ы</w:t>
      </w:r>
      <w:r w:rsidR="008511AA" w:rsidRPr="0043710F">
        <w:t xml:space="preserve"> и необходим</w:t>
      </w:r>
      <w:r w:rsidR="004728D4" w:rsidRPr="0043710F">
        <w:t>ой</w:t>
      </w:r>
      <w:r w:rsidR="008511AA" w:rsidRPr="0043710F">
        <w:t xml:space="preserve"> степен</w:t>
      </w:r>
      <w:r w:rsidR="004728D4" w:rsidRPr="0043710F">
        <w:t>и</w:t>
      </w:r>
      <w:r w:rsidR="008511AA" w:rsidRPr="0043710F">
        <w:t xml:space="preserve"> свободы продуктивной индивидуальной деятельности</w:t>
      </w:r>
      <w:r w:rsidR="004728D4" w:rsidRPr="0043710F">
        <w:t>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</w:rPr>
      </w:pPr>
      <w:r w:rsidRPr="0043710F">
        <w:t>1</w:t>
      </w:r>
      <w:r w:rsidR="00126547" w:rsidRPr="0043710F">
        <w:t>6</w:t>
      </w:r>
      <w:r w:rsidRPr="0043710F">
        <w:t xml:space="preserve">) </w:t>
      </w:r>
      <w:r w:rsidR="004728D4" w:rsidRPr="0043710F">
        <w:t>р</w:t>
      </w:r>
      <w:r w:rsidR="008511AA" w:rsidRPr="0043710F">
        <w:t xml:space="preserve">азвитие личностных качеств </w:t>
      </w:r>
      <w:r w:rsidR="004728D4" w:rsidRPr="0043710F">
        <w:t>(</w:t>
      </w:r>
      <w:r w:rsidR="008511AA" w:rsidRPr="0043710F">
        <w:t>независимость, ответственность, инициативность, настойчивость, терпение и толерантность, необходимых как для самостоятельной работы, так и для работы в команде</w:t>
      </w:r>
      <w:r w:rsidR="004728D4" w:rsidRPr="0043710F">
        <w:t>);</w:t>
      </w:r>
    </w:p>
    <w:p w:rsidR="008511AA" w:rsidRPr="0043710F" w:rsidRDefault="00C97911" w:rsidP="007E6B09">
      <w:pPr>
        <w:pStyle w:val="NESNormal"/>
        <w:ind w:firstLine="709"/>
        <w:jc w:val="both"/>
        <w:rPr>
          <w:b/>
          <w:lang w:eastAsia="ru-RU"/>
        </w:rPr>
      </w:pPr>
      <w:r w:rsidRPr="0043710F">
        <w:t>1</w:t>
      </w:r>
      <w:r w:rsidR="00126547" w:rsidRPr="0043710F">
        <w:t>7</w:t>
      </w:r>
      <w:r w:rsidRPr="0043710F">
        <w:t xml:space="preserve">) </w:t>
      </w:r>
      <w:r w:rsidR="004728D4" w:rsidRPr="0043710F">
        <w:t>ф</w:t>
      </w:r>
      <w:r w:rsidR="008511AA" w:rsidRPr="0043710F">
        <w:t>ормирование понимания и принятия</w:t>
      </w:r>
      <w:r w:rsidR="008511AA" w:rsidRPr="0043710F">
        <w:rPr>
          <w:lang w:eastAsia="ru-RU"/>
        </w:rPr>
        <w:t xml:space="preserve"> правовых, этических асп</w:t>
      </w:r>
      <w:r w:rsidR="00A12B85" w:rsidRPr="0043710F">
        <w:rPr>
          <w:lang w:eastAsia="ru-RU"/>
        </w:rPr>
        <w:t>ектов информационных технологий;</w:t>
      </w:r>
    </w:p>
    <w:p w:rsidR="00A12B85" w:rsidRPr="0043710F" w:rsidRDefault="00A12B85" w:rsidP="007E6B09">
      <w:pPr>
        <w:pStyle w:val="NESNormal"/>
        <w:ind w:firstLine="709"/>
        <w:jc w:val="both"/>
        <w:rPr>
          <w:b/>
        </w:rPr>
      </w:pPr>
      <w:r w:rsidRPr="0043710F">
        <w:rPr>
          <w:lang w:eastAsia="ru-RU"/>
        </w:rPr>
        <w:t>18) развитие речевых</w:t>
      </w:r>
      <w:r w:rsidR="001546C6">
        <w:rPr>
          <w:lang w:eastAsia="ru-RU"/>
        </w:rPr>
        <w:t xml:space="preserve"> </w:t>
      </w:r>
      <w:r w:rsidRPr="0043710F">
        <w:rPr>
          <w:lang w:eastAsia="ru-RU"/>
        </w:rPr>
        <w:t>навыков и правиль</w:t>
      </w:r>
      <w:r w:rsidR="001546C6">
        <w:rPr>
          <w:lang w:eastAsia="ru-RU"/>
        </w:rPr>
        <w:t>ного звукопроизношения</w:t>
      </w:r>
      <w:r w:rsidRPr="0043710F">
        <w:rPr>
          <w:lang w:eastAsia="ru-RU"/>
        </w:rPr>
        <w:t>.</w:t>
      </w:r>
    </w:p>
    <w:p w:rsidR="008511AA" w:rsidRPr="00151264" w:rsidRDefault="008511AA" w:rsidP="00F76D2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5304D9" w:rsidRPr="00151264" w:rsidRDefault="005304D9" w:rsidP="007E6B09">
      <w:pPr>
        <w:pStyle w:val="NESNormal"/>
      </w:pPr>
      <w:bookmarkStart w:id="2" w:name="_Toc443485100"/>
      <w:bookmarkEnd w:id="0"/>
    </w:p>
    <w:p w:rsidR="008511AA" w:rsidRPr="00F76D2F" w:rsidRDefault="0056327D" w:rsidP="007E6B09">
      <w:pPr>
        <w:pStyle w:val="NESNormal"/>
      </w:pPr>
      <w:r w:rsidRPr="00F76D2F">
        <w:t>Глава 2. Педагогические подходы к организации учебного процесса</w:t>
      </w:r>
    </w:p>
    <w:p w:rsidR="008511AA" w:rsidRPr="00F76D2F" w:rsidRDefault="008511AA" w:rsidP="007E6B09">
      <w:pPr>
        <w:pStyle w:val="NESNormal"/>
      </w:pPr>
    </w:p>
    <w:p w:rsidR="008511AA" w:rsidRPr="00A12B85" w:rsidRDefault="00C97911" w:rsidP="00F76D2F">
      <w:pPr>
        <w:pStyle w:val="af2"/>
        <w:spacing w:after="0" w:line="240" w:lineRule="auto"/>
        <w:ind w:left="0" w:firstLine="709"/>
        <w:contextualSpacing w:val="0"/>
        <w:jc w:val="both"/>
        <w:rPr>
          <w:rFonts w:ascii="Verdana" w:hAnsi="Verdana"/>
          <w:color w:val="000000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4.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1905F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С</w:t>
      </w:r>
      <w:r w:rsidR="00FA4119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помощью ИКТ в процессе обучения неслышащих обучающихся «достраиваются» те условия, которые необходимы для эффективного решения развивающих и коррекционных задач, но не созданы за счет традиционных средств обучения. </w:t>
      </w:r>
    </w:p>
    <w:p w:rsidR="008511AA" w:rsidRPr="00A12B85" w:rsidRDefault="00C97911" w:rsidP="00F76D2F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5. </w:t>
      </w:r>
      <w:r w:rsidR="00FA4119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Преимущества компьютера как инструмента обучения неслышащих обучающихся состоят в том, что с его помощью становится возможным:</w:t>
      </w:r>
    </w:p>
    <w:p w:rsidR="008511AA" w:rsidRPr="00A12B85" w:rsidRDefault="008942CB" w:rsidP="00F76D2F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>1)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 xml:space="preserve"> мотивировать к трудным для них видам учебной деятельности;</w:t>
      </w:r>
    </w:p>
    <w:p w:rsidR="008511AA" w:rsidRPr="00A12B85" w:rsidRDefault="008942CB" w:rsidP="00F76D2F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lastRenderedPageBreak/>
        <w:t>2)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 xml:space="preserve"> моделировать предметное содержание сложных и скрытых от непосредственного наблюдения объектов познания в любых необходимых знаковых формах, свободно переходя от одной к другой; </w:t>
      </w:r>
    </w:p>
    <w:p w:rsidR="008511AA" w:rsidRPr="00A12B85" w:rsidRDefault="008942CB" w:rsidP="00F76D2F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>3)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 xml:space="preserve"> осуществлять последовательное и параллельное</w:t>
      </w:r>
      <w:r w:rsidR="00A23AA1">
        <w:rPr>
          <w:bCs/>
          <w:color w:val="000000" w:themeColor="text1"/>
          <w:sz w:val="28"/>
          <w:szCs w:val="28"/>
          <w:lang w:val="ru-RU" w:eastAsia="en-US"/>
        </w:rPr>
        <w:t xml:space="preserve"> моделирование одного и того же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предметного содержания в наглядной форме и с помощью речи, переходить от одного способа к другому;</w:t>
      </w:r>
    </w:p>
    <w:p w:rsidR="008511AA" w:rsidRPr="00A12B85" w:rsidRDefault="008942CB" w:rsidP="00F76D2F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 xml:space="preserve">4)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моделировать продуктивные виды совместной и индивидуальной деятельности детей (конструирование,</w:t>
      </w:r>
      <w:r w:rsidR="00F81555" w:rsidRPr="00A12B85">
        <w:rPr>
          <w:bCs/>
          <w:color w:val="000000" w:themeColor="text1"/>
          <w:sz w:val="28"/>
          <w:szCs w:val="28"/>
          <w:lang w:val="ru-RU" w:eastAsia="en-US"/>
        </w:rPr>
        <w:t xml:space="preserve">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экспери</w:t>
      </w:r>
      <w:r w:rsidR="006C7484" w:rsidRPr="00A12B85">
        <w:rPr>
          <w:bCs/>
          <w:color w:val="000000" w:themeColor="text1"/>
          <w:sz w:val="28"/>
          <w:szCs w:val="28"/>
          <w:lang w:val="ru-RU" w:eastAsia="en-US"/>
        </w:rPr>
        <w:t>ментирование, прогнозирование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), необходимые для освоения поставленных развивающих и коррекционных задач;</w:t>
      </w:r>
    </w:p>
    <w:p w:rsidR="008511AA" w:rsidRPr="00A12B85" w:rsidRDefault="008942CB" w:rsidP="00F76D2F">
      <w:pPr>
        <w:pStyle w:val="ac"/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 xml:space="preserve">5)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создавать дополнительные визуальные динамические опоры для анализа ребенком собственной деятельности в режиме реального и отсроченного времени;</w:t>
      </w:r>
    </w:p>
    <w:p w:rsidR="008511AA" w:rsidRPr="00A12B85" w:rsidRDefault="008942CB" w:rsidP="00F76D2F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 xml:space="preserve">6)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обеспечивать возможность продуктивной индивидуальной деятельности в условиях группового обучения;</w:t>
      </w:r>
    </w:p>
    <w:p w:rsidR="008511AA" w:rsidRPr="00A12B85" w:rsidRDefault="00F81555" w:rsidP="00F76D2F">
      <w:pPr>
        <w:pStyle w:val="ac"/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color w:val="000000" w:themeColor="text1"/>
          <w:sz w:val="28"/>
          <w:szCs w:val="28"/>
          <w:lang w:val="ru-RU" w:eastAsia="en-US"/>
        </w:rPr>
      </w:pPr>
      <w:r w:rsidRPr="00A12B85">
        <w:rPr>
          <w:bCs/>
          <w:color w:val="000000" w:themeColor="text1"/>
          <w:sz w:val="28"/>
          <w:szCs w:val="28"/>
          <w:lang w:val="ru-RU" w:eastAsia="en-US"/>
        </w:rPr>
        <w:t xml:space="preserve">7) </w:t>
      </w:r>
      <w:r w:rsidR="00FA4119" w:rsidRPr="00A12B85">
        <w:rPr>
          <w:bCs/>
          <w:color w:val="000000" w:themeColor="text1"/>
          <w:sz w:val="28"/>
          <w:szCs w:val="28"/>
          <w:lang w:val="ru-RU" w:eastAsia="en-US"/>
        </w:rPr>
        <w:t>расширять возможности качественной индивидуализации специального обучения.</w:t>
      </w:r>
    </w:p>
    <w:p w:rsidR="008511AA" w:rsidRPr="00A12B85" w:rsidRDefault="00C97911" w:rsidP="00F76D2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6. </w:t>
      </w:r>
      <w:r w:rsidR="00E7221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Реализация </w:t>
      </w:r>
      <w:r w:rsidR="00097AF9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</w:t>
      </w:r>
      <w:r w:rsidR="00E7221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рограммы позволяет расширить сенсорную базу для формирования основных произносительных</w:t>
      </w:r>
      <w:r w:rsidR="00933BC1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E7221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навыков, ввести дополнительную визуальну</w:t>
      </w:r>
      <w:r w:rsidR="001928BA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ю опору для анализа собственной</w:t>
      </w:r>
      <w:r w:rsidR="001928BA" w:rsidRPr="001928BA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E7221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речевой деятельности в режиме реального и отсроченного времени, трансформировать упражнения в интерактивные игры, расширить возможности качественной индивидуализации обучения неслышащих обучающихся</w:t>
      </w:r>
      <w:r w:rsidR="00E7221B" w:rsidRPr="00A12B85">
        <w:rPr>
          <w:rFonts w:ascii="Times New Roman" w:hAnsi="Times New Roman"/>
          <w:color w:val="000000"/>
          <w:sz w:val="28"/>
          <w:szCs w:val="28"/>
          <w:shd w:val="clear" w:color="auto" w:fill="F7F7F7"/>
          <w:lang w:val="ru-RU"/>
        </w:rPr>
        <w:t>.</w:t>
      </w:r>
      <w:r w:rsidR="00E7221B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</w:p>
    <w:p w:rsidR="004D387B" w:rsidRPr="00A12B85" w:rsidRDefault="00C97911" w:rsidP="00F76D2F">
      <w:pPr>
        <w:pStyle w:val="af2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7. </w:t>
      </w:r>
      <w:r w:rsidR="003A0820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В условиях р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еализаци</w:t>
      </w:r>
      <w:r w:rsidR="003A0820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и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  <w:r w:rsidR="00097AF9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рограммы </w:t>
      </w:r>
      <w:r w:rsidR="003A0820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имеется возможность проводить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коррекционную работу, направленную на </w:t>
      </w:r>
      <w:r w:rsidR="008B7105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развитие 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в особых условиях устной и письменной 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речи, слухового восприятия</w:t>
      </w:r>
      <w:r w:rsidR="003A0820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, познавательной деятельности, повышение уровня осведомленности</w:t>
      </w:r>
      <w:r w:rsidR="00B268F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и </w:t>
      </w:r>
      <w:r w:rsidR="003A0820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обогащения личного опыта неслышащих обучающихся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.</w:t>
      </w:r>
    </w:p>
    <w:p w:rsidR="0056327D" w:rsidRPr="00A12B85" w:rsidRDefault="00C97911" w:rsidP="00F76D2F">
      <w:pPr>
        <w:pStyle w:val="af2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8.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Основным способом восприятия учебного материала </w:t>
      </w:r>
      <w:r w:rsidR="00097AF9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П</w:t>
      </w:r>
      <w:r w:rsidR="008B7105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рограммы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является слухозрительный. 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В случаях затруднения в </w:t>
      </w:r>
      <w:r w:rsidR="008B7105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восприятии и понимании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учебного материала вспомогательными средствами выступают дактильная и жестовая речь.</w:t>
      </w:r>
    </w:p>
    <w:p w:rsidR="008511AA" w:rsidRPr="00A12B85" w:rsidRDefault="008B7105" w:rsidP="00F76D2F">
      <w:pPr>
        <w:pStyle w:val="afc"/>
        <w:spacing w:line="240" w:lineRule="auto"/>
        <w:ind w:left="0" w:firstLine="709"/>
        <w:jc w:val="both"/>
        <w:rPr>
          <w:b w:val="0"/>
          <w:color w:val="000000"/>
          <w:szCs w:val="28"/>
          <w:lang w:val="ru-RU"/>
        </w:rPr>
      </w:pPr>
      <w:r w:rsidRPr="00A12B85">
        <w:rPr>
          <w:b w:val="0"/>
          <w:color w:val="000000" w:themeColor="text1"/>
          <w:szCs w:val="28"/>
          <w:lang w:val="ru-RU"/>
        </w:rPr>
        <w:t>9</w:t>
      </w:r>
      <w:r w:rsidR="008511AA" w:rsidRPr="00A12B85">
        <w:rPr>
          <w:b w:val="0"/>
          <w:color w:val="000000" w:themeColor="text1"/>
          <w:szCs w:val="28"/>
          <w:lang w:val="ru-RU"/>
        </w:rPr>
        <w:t xml:space="preserve">. </w:t>
      </w:r>
      <w:r w:rsidR="0001417C" w:rsidRPr="00A12B85">
        <w:rPr>
          <w:b w:val="0"/>
          <w:color w:val="000000"/>
          <w:szCs w:val="28"/>
          <w:lang w:val="ru-RU"/>
        </w:rPr>
        <w:t>В процессе обучения «Информатике» осуществляются межпредметные связи с учебными предметами инвариантного компонента и предметами коррекционного компонента, а также факультативными занятиями: «Русский и литература», «Математика», учебные предметы образовательной области «Естествознание», «Человек и общество», «Формирование произношения и развитие слухового восприятия», «Разговорно-обиходная речь».</w:t>
      </w:r>
    </w:p>
    <w:p w:rsidR="008511AA" w:rsidRPr="00A12B85" w:rsidRDefault="002E3F2D" w:rsidP="00F76D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1</w:t>
      </w:r>
      <w:r w:rsidR="0035210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0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. </w:t>
      </w:r>
      <w:r w:rsidR="0021716D" w:rsidRPr="00A12B85">
        <w:rPr>
          <w:rFonts w:ascii="Times New Roman" w:hAnsi="Times New Roman"/>
          <w:sz w:val="28"/>
          <w:szCs w:val="28"/>
          <w:lang w:val="ru-RU"/>
        </w:rPr>
        <w:t>Обучение программированию неслышащих обучающихся происходит поэтапно и в различных условиях: в 5-7 классах используется</w:t>
      </w:r>
      <w:r w:rsidR="00B869B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716D" w:rsidRPr="00A12B85">
        <w:rPr>
          <w:rFonts w:ascii="Times New Roman" w:hAnsi="Times New Roman"/>
          <w:sz w:val="28"/>
          <w:szCs w:val="28"/>
          <w:lang w:val="ru-RU"/>
        </w:rPr>
        <w:t>игровая среда программирования, в 8-10 классах - среды программирования профессионал</w:t>
      </w:r>
      <w:r w:rsidR="00D60860">
        <w:rPr>
          <w:rFonts w:ascii="Times New Roman" w:hAnsi="Times New Roman"/>
          <w:sz w:val="28"/>
          <w:szCs w:val="28"/>
          <w:lang w:val="kk-KZ"/>
        </w:rPr>
        <w:t>ь</w:t>
      </w:r>
      <w:r w:rsidR="0021716D" w:rsidRPr="00A12B85">
        <w:rPr>
          <w:rFonts w:ascii="Times New Roman" w:hAnsi="Times New Roman"/>
          <w:sz w:val="28"/>
          <w:szCs w:val="28"/>
          <w:lang w:val="ru-RU"/>
        </w:rPr>
        <w:t>ного уровня:</w:t>
      </w:r>
    </w:p>
    <w:p w:rsidR="008511AA" w:rsidRPr="00A12B85" w:rsidRDefault="0021716D" w:rsidP="00F76D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bCs/>
          <w:sz w:val="28"/>
          <w:szCs w:val="28"/>
          <w:lang w:val="ru-RU" w:eastAsia="ru-RU"/>
        </w:rPr>
        <w:t>1) 1 этап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обучения программированию (5 класс) – программирование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lastRenderedPageBreak/>
        <w:t>объектов инструментальной среды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)</w:t>
      </w:r>
      <w:r w:rsidR="00B81FD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текстовое окно, кнопка, бегунок, черепашка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)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. На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 xml:space="preserve"> этом этапе команды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, записываются в диалоговых окнах объектов, иногда на листе процедур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 xml:space="preserve">;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ведется работа над одним сквозным проектом, который начинается с простого рисунка, затем постепенно обогащается и усложня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ется</w:t>
      </w:r>
      <w:r w:rsidR="00F81555" w:rsidRPr="00A12B85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8511AA" w:rsidRPr="00A12B85" w:rsidRDefault="0021716D" w:rsidP="00F76D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sz w:val="28"/>
          <w:szCs w:val="28"/>
          <w:lang w:val="ru-RU" w:eastAsia="ru-RU"/>
        </w:rPr>
        <w:t>2) 2</w:t>
      </w:r>
      <w:r w:rsidR="00A23AA1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bCs/>
          <w:sz w:val="28"/>
          <w:szCs w:val="28"/>
          <w:lang w:val="ru-RU" w:eastAsia="ru-RU"/>
        </w:rPr>
        <w:t>этап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– пр</w:t>
      </w:r>
      <w:r w:rsidR="0035210C">
        <w:rPr>
          <w:rFonts w:ascii="Times New Roman" w:hAnsi="Times New Roman"/>
          <w:sz w:val="28"/>
          <w:szCs w:val="28"/>
          <w:lang w:val="ru-RU" w:eastAsia="ru-RU"/>
        </w:rPr>
        <w:t>ограммирование графики (6 класс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)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 xml:space="preserve">: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рисование всевозможных геометрических фигур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; вводяени новых типов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алгоритмов 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циклический и </w:t>
      </w:r>
      <w:r w:rsidR="0084112C" w:rsidRPr="00A12B85">
        <w:rPr>
          <w:rFonts w:ascii="Times New Roman" w:hAnsi="Times New Roman"/>
          <w:sz w:val="28"/>
          <w:szCs w:val="28"/>
          <w:lang w:val="ru-RU" w:eastAsia="ru-RU"/>
        </w:rPr>
        <w:t>разветвляющийся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); вводится</w:t>
      </w:r>
      <w:r w:rsidR="0084112C" w:rsidRPr="00A12B8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понятие процедуры и процедуры с параметрами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 xml:space="preserve">; </w:t>
      </w:r>
    </w:p>
    <w:p w:rsidR="008511AA" w:rsidRPr="00A12B85" w:rsidRDefault="0021716D" w:rsidP="00F76D2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bCs/>
          <w:sz w:val="28"/>
          <w:szCs w:val="28"/>
          <w:lang w:val="ru-RU" w:eastAsia="ru-RU"/>
        </w:rPr>
        <w:t>3) 3 этап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(7 к</w:t>
      </w:r>
      <w:r w:rsidR="0035210C">
        <w:rPr>
          <w:rFonts w:ascii="Times New Roman" w:hAnsi="Times New Roman"/>
          <w:sz w:val="28"/>
          <w:szCs w:val="28"/>
          <w:lang w:val="ru-RU" w:eastAsia="ru-RU"/>
        </w:rPr>
        <w:t>ласс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) - математические расчеты: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созда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ние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игры</w:t>
      </w:r>
      <w:r w:rsidR="00A12B85">
        <w:rPr>
          <w:rFonts w:ascii="Times New Roman" w:hAnsi="Times New Roman"/>
          <w:sz w:val="28"/>
          <w:szCs w:val="28"/>
          <w:lang w:val="ru-RU" w:eastAsia="ru-RU"/>
        </w:rPr>
        <w:t>;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8511AA" w:rsidRPr="00A12B85" w:rsidRDefault="0021716D" w:rsidP="00F76D2F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A12B85">
        <w:rPr>
          <w:bCs/>
          <w:sz w:val="28"/>
          <w:szCs w:val="28"/>
          <w:lang w:val="ru-RU"/>
        </w:rPr>
        <w:t>4) 4 этап -</w:t>
      </w:r>
      <w:r w:rsidRPr="00A12B85">
        <w:rPr>
          <w:sz w:val="28"/>
          <w:szCs w:val="28"/>
          <w:lang w:val="ru-RU"/>
        </w:rPr>
        <w:t xml:space="preserve"> среды программирования професс</w:t>
      </w:r>
      <w:r w:rsidR="00A12B85">
        <w:rPr>
          <w:sz w:val="28"/>
          <w:szCs w:val="28"/>
          <w:lang w:val="ru-RU"/>
        </w:rPr>
        <w:t xml:space="preserve">ионального уровня </w:t>
      </w:r>
      <w:r w:rsidR="00151264">
        <w:rPr>
          <w:sz w:val="28"/>
          <w:szCs w:val="28"/>
          <w:lang w:val="ru-RU"/>
        </w:rPr>
        <w:br/>
      </w:r>
      <w:r w:rsidR="00A12B85">
        <w:rPr>
          <w:sz w:val="28"/>
          <w:szCs w:val="28"/>
          <w:lang w:val="ru-RU"/>
        </w:rPr>
        <w:t>(8-10 классы): изучение</w:t>
      </w:r>
      <w:r w:rsidRPr="00A12B85">
        <w:rPr>
          <w:sz w:val="28"/>
          <w:szCs w:val="28"/>
          <w:lang w:val="ru-RU"/>
        </w:rPr>
        <w:t xml:space="preserve"> </w:t>
      </w:r>
      <w:hyperlink r:id="rId9" w:history="1">
        <w:r w:rsidRPr="00A12B85">
          <w:rPr>
            <w:sz w:val="28"/>
            <w:szCs w:val="28"/>
            <w:lang w:val="ru-RU" w:eastAsia="ru-RU"/>
          </w:rPr>
          <w:t>структурного программирования</w:t>
        </w:r>
      </w:hyperlink>
      <w:r w:rsidR="00A12B85">
        <w:rPr>
          <w:sz w:val="28"/>
          <w:szCs w:val="28"/>
          <w:lang w:val="ru-RU"/>
        </w:rPr>
        <w:t xml:space="preserve"> с использованием</w:t>
      </w:r>
      <w:r w:rsidRPr="00A12B85">
        <w:rPr>
          <w:sz w:val="28"/>
          <w:szCs w:val="28"/>
          <w:lang w:val="ru-RU"/>
        </w:rPr>
        <w:t xml:space="preserve"> алгоритм</w:t>
      </w:r>
      <w:r w:rsidR="00A12B85">
        <w:rPr>
          <w:sz w:val="28"/>
          <w:szCs w:val="28"/>
          <w:lang w:val="ru-RU"/>
        </w:rPr>
        <w:t>ов ветвления, циклов</w:t>
      </w:r>
      <w:r w:rsidRPr="00A12B85">
        <w:rPr>
          <w:sz w:val="28"/>
          <w:szCs w:val="28"/>
          <w:lang w:val="ru-RU"/>
        </w:rPr>
        <w:t>, подпрограммы</w:t>
      </w:r>
      <w:r w:rsidR="00BF2F17">
        <w:rPr>
          <w:sz w:val="28"/>
          <w:szCs w:val="28"/>
          <w:lang w:val="ru-RU"/>
        </w:rPr>
        <w:t xml:space="preserve">, </w:t>
      </w:r>
      <w:r w:rsidRPr="00A12B85">
        <w:rPr>
          <w:sz w:val="28"/>
          <w:szCs w:val="28"/>
          <w:lang w:val="ru-RU"/>
        </w:rPr>
        <w:t>типам данных</w:t>
      </w:r>
      <w:r w:rsidR="00BF2F17">
        <w:rPr>
          <w:sz w:val="28"/>
          <w:szCs w:val="28"/>
          <w:lang w:val="ru-RU"/>
        </w:rPr>
        <w:t xml:space="preserve">, </w:t>
      </w:r>
      <w:r w:rsidRPr="00A12B85">
        <w:rPr>
          <w:sz w:val="28"/>
          <w:szCs w:val="28"/>
          <w:lang w:val="ru-RU"/>
        </w:rPr>
        <w:t>изучению массивов данных.</w:t>
      </w:r>
    </w:p>
    <w:p w:rsidR="008511AA" w:rsidRPr="00A12B85" w:rsidRDefault="0021716D" w:rsidP="00F76D2F">
      <w:pPr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35210C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Pr="00A12B85">
        <w:rPr>
          <w:rFonts w:ascii="Times New Roman" w:hAnsi="Times New Roman"/>
          <w:bCs/>
          <w:sz w:val="28"/>
          <w:szCs w:val="28"/>
          <w:lang w:val="ru-RU" w:eastAsia="ru-RU"/>
        </w:rPr>
        <w:t xml:space="preserve">. На каждом этапе происходит 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>создание собственного компьютерного проекта</w:t>
      </w:r>
      <w:r w:rsidR="00B81FDE">
        <w:rPr>
          <w:rFonts w:ascii="Times New Roman" w:hAnsi="Times New Roman"/>
          <w:sz w:val="28"/>
          <w:szCs w:val="28"/>
          <w:lang w:val="ru-RU" w:eastAsia="ru-RU"/>
        </w:rPr>
        <w:t>,</w:t>
      </w:r>
      <w:r w:rsidR="008A20B6">
        <w:rPr>
          <w:rFonts w:ascii="Times New Roman" w:hAnsi="Times New Roman"/>
          <w:sz w:val="28"/>
          <w:szCs w:val="28"/>
          <w:lang w:val="ru-RU" w:eastAsia="ru-RU"/>
        </w:rPr>
        <w:t xml:space="preserve"> который </w:t>
      </w:r>
      <w:r w:rsidR="00B81FDE">
        <w:rPr>
          <w:rFonts w:ascii="Times New Roman" w:hAnsi="Times New Roman"/>
          <w:sz w:val="28"/>
          <w:szCs w:val="28"/>
          <w:lang w:val="ru-RU" w:eastAsia="ru-RU"/>
        </w:rPr>
        <w:t>не очень сложный</w:t>
      </w:r>
      <w:r w:rsidRPr="00A12B85">
        <w:rPr>
          <w:rFonts w:ascii="Times New Roman" w:hAnsi="Times New Roman"/>
          <w:sz w:val="28"/>
          <w:szCs w:val="28"/>
          <w:lang w:val="ru-RU" w:eastAsia="ru-RU"/>
        </w:rPr>
        <w:t xml:space="preserve"> с точки зрения программирования, но, несомненно, </w:t>
      </w:r>
      <w:r w:rsidR="00933BC1">
        <w:rPr>
          <w:rFonts w:ascii="Times New Roman" w:hAnsi="Times New Roman"/>
          <w:sz w:val="28"/>
          <w:szCs w:val="28"/>
          <w:lang w:val="ru-RU" w:eastAsia="ru-RU"/>
        </w:rPr>
        <w:t>завершен, графически оформлен</w:t>
      </w:r>
      <w:r w:rsidR="00FD05AB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8511AA" w:rsidRPr="00A12B85" w:rsidRDefault="008511AA" w:rsidP="00F76D2F">
      <w:pPr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="0035210C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В процессе реализации </w:t>
      </w:r>
      <w:r w:rsidR="00097AF9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A64DAF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рограммы по «Информатике»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ис</w:t>
      </w:r>
      <w:r w:rsidR="005304D9">
        <w:rPr>
          <w:rFonts w:ascii="Times New Roman" w:hAnsi="Times New Roman"/>
          <w:color w:val="000000" w:themeColor="text1"/>
          <w:sz w:val="28"/>
          <w:szCs w:val="28"/>
          <w:lang w:val="ru-RU"/>
        </w:rPr>
        <w:t>пользуется специальное оборудование и вспомогательные средства обучения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="005304D9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предусматривающие оснащение школы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8511AA" w:rsidRPr="00A12B85" w:rsidRDefault="008511AA" w:rsidP="00F76D2F">
      <w:pPr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1) и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нтерактивным и проекционным оборудованием (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проектор, интерактивная доска,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программа для организации групповой работы с использованием компьютерных сетей);</w:t>
      </w:r>
    </w:p>
    <w:p w:rsidR="008511AA" w:rsidRPr="00A12B85" w:rsidRDefault="008511AA" w:rsidP="00A46379">
      <w:pPr>
        <w:widowControl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2)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специальными техническими и компенсаторными средствами обучения (стационарное звукоусиливающее оборудование для обеспечения фр</w:t>
      </w:r>
      <w:r w:rsidR="00F25214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онтальной учебной деятельности, экран произношения,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индивидуальные слуховые аппараты, мультимедийный компьютерный класс); </w:t>
      </w:r>
    </w:p>
    <w:p w:rsidR="008511AA" w:rsidRPr="00A12B85" w:rsidRDefault="008511AA" w:rsidP="00A46379">
      <w:pPr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3) методическими пособиями и дидактическим материалом (комплект изданий по информатике, обучающих курсов, электронных плакатов, справочная и методическая литература, обучающие плакаты по информатике, стенд со сменным материалом</w:t>
      </w:r>
      <w:r w:rsidR="0084112C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; </w:t>
      </w:r>
    </w:p>
    <w:p w:rsidR="008511AA" w:rsidRPr="00A12B85" w:rsidRDefault="008511AA" w:rsidP="00A46379">
      <w:pPr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4) рабочие тетради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и учебные пособия для каждого неслышащего обучающегося</w:t>
      </w:r>
      <w:r w:rsidR="00A64DAF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в соответствии с </w:t>
      </w:r>
      <w:r w:rsidR="00097AF9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рограммой;</w:t>
      </w:r>
    </w:p>
    <w:p w:rsidR="008511AA" w:rsidRPr="00A12B85" w:rsidRDefault="008511AA" w:rsidP="00A46379">
      <w:pPr>
        <w:widowControl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5) программные средства для реализации </w:t>
      </w:r>
      <w:r w:rsidR="00C6361C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Программ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(операционная система, антивирусные программы, программы-архива</w:t>
      </w:r>
      <w:r w:rsidR="002F321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торы, текстовый процессор, табличный процессор, программа для создания мультимедийных презентаций, программы для работы с векторной графикой и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с растровой графикой, 3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D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- редакторы, игровые среды программирования (Лого,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Scratch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(Скратч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), интегрированные среды разработки программ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С/С++, Python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</w:t>
      </w:r>
      <w:r w:rsidR="00851318">
        <w:rPr>
          <w:rFonts w:ascii="Times New Roman" w:hAnsi="Times New Roman"/>
          <w:color w:val="000000" w:themeColor="text1"/>
          <w:sz w:val="28"/>
          <w:szCs w:val="28"/>
          <w:lang w:val="ru-RU"/>
        </w:rPr>
        <w:t>Пайзн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, Delphi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(Дельфи)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, Lazarus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(Лазарас)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en-US"/>
        </w:rPr>
        <w:t>Pascal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(Паскаль)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</w:t>
      </w:r>
    </w:p>
    <w:p w:rsidR="008511AA" w:rsidRDefault="008511AA" w:rsidP="007E6B09">
      <w:pPr>
        <w:pStyle w:val="NESNormal"/>
      </w:pPr>
    </w:p>
    <w:p w:rsidR="008A20B6" w:rsidRDefault="008A20B6" w:rsidP="007E6B09">
      <w:pPr>
        <w:pStyle w:val="NESNormal"/>
        <w:rPr>
          <w:lang w:val="kk-KZ"/>
        </w:rPr>
      </w:pPr>
    </w:p>
    <w:p w:rsidR="00C6361C" w:rsidRPr="00C6361C" w:rsidRDefault="00C6361C" w:rsidP="007E6B09">
      <w:pPr>
        <w:pStyle w:val="NESNormal"/>
        <w:rPr>
          <w:lang w:val="kk-KZ"/>
        </w:rPr>
      </w:pPr>
    </w:p>
    <w:p w:rsidR="008511AA" w:rsidRPr="00F76D2F" w:rsidRDefault="00A64DAF" w:rsidP="007E6B09">
      <w:pPr>
        <w:pStyle w:val="NESNormal"/>
      </w:pPr>
      <w:r w:rsidRPr="00F76D2F">
        <w:lastRenderedPageBreak/>
        <w:t>Гл</w:t>
      </w:r>
      <w:r w:rsidR="000B728F" w:rsidRPr="00F76D2F">
        <w:t xml:space="preserve">ава </w:t>
      </w:r>
      <w:r w:rsidR="005304D9" w:rsidRPr="00F76D2F">
        <w:t>3</w:t>
      </w:r>
      <w:r w:rsidR="002E1522" w:rsidRPr="00F76D2F">
        <w:rPr>
          <w:lang w:val="kk-KZ"/>
        </w:rPr>
        <w:t>.</w:t>
      </w:r>
      <w:r w:rsidR="005A0D4B" w:rsidRPr="00F76D2F">
        <w:t xml:space="preserve"> Организация содержания </w:t>
      </w:r>
      <w:r w:rsidR="0093662F" w:rsidRPr="00F76D2F">
        <w:t>учебного</w:t>
      </w:r>
      <w:bookmarkEnd w:id="2"/>
      <w:r w:rsidR="00151264" w:rsidRPr="00F76D2F">
        <w:rPr>
          <w:lang w:eastAsia="ru-RU"/>
        </w:rPr>
        <w:t xml:space="preserve"> предмет</w:t>
      </w:r>
      <w:r w:rsidR="00151264" w:rsidRPr="00F76D2F">
        <w:rPr>
          <w:lang w:val="kk-KZ" w:eastAsia="ru-RU"/>
        </w:rPr>
        <w:t>а</w:t>
      </w:r>
      <w:r w:rsidR="00151264" w:rsidRPr="00F76D2F">
        <w:rPr>
          <w:lang w:eastAsia="ru-RU"/>
        </w:rPr>
        <w:t xml:space="preserve"> «Информатика»</w:t>
      </w:r>
    </w:p>
    <w:p w:rsidR="008511AA" w:rsidRPr="00A12B85" w:rsidRDefault="008511AA" w:rsidP="007E6B09">
      <w:pPr>
        <w:pStyle w:val="NESNormal"/>
      </w:pPr>
    </w:p>
    <w:p w:rsidR="008511AA" w:rsidRPr="00A12B85" w:rsidRDefault="00E404C3" w:rsidP="0043710F">
      <w:pPr>
        <w:pStyle w:val="ab"/>
        <w:rPr>
          <w:lang w:eastAsia="ru-RU"/>
        </w:rPr>
      </w:pPr>
      <w:r w:rsidRPr="00A12B85">
        <w:rPr>
          <w:lang w:val="kk-KZ" w:eastAsia="ru-RU"/>
        </w:rPr>
        <w:t>1</w:t>
      </w:r>
      <w:r w:rsidR="0035210C">
        <w:rPr>
          <w:lang w:val="kk-KZ" w:eastAsia="ru-RU"/>
        </w:rPr>
        <w:t>3</w:t>
      </w:r>
      <w:r w:rsidRPr="00A12B85">
        <w:rPr>
          <w:lang w:val="kk-KZ" w:eastAsia="ru-RU"/>
        </w:rPr>
        <w:t xml:space="preserve">. </w:t>
      </w:r>
      <w:r w:rsidR="00B30A76" w:rsidRPr="00A12B85">
        <w:rPr>
          <w:lang w:eastAsia="ru-RU"/>
        </w:rPr>
        <w:t>Объем учебной нагрузки по учебному предмету «Информатика» составляет: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1) в 5 классе</w:t>
      </w:r>
      <w:r w:rsidRPr="00A12B85">
        <w:rPr>
          <w:rFonts w:ascii="Times New Roman" w:eastAsia="Calibri" w:hAnsi="Times New Roman"/>
          <w:color w:val="000000" w:themeColor="text1"/>
          <w:sz w:val="28"/>
          <w:szCs w:val="28"/>
          <w:lang w:val="kk-KZ"/>
        </w:rPr>
        <w:t xml:space="preserve">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году;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2) в 6 классе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году;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3) в 7 классе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году;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4) в 8 классе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году;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5) в 9 классе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году;</w:t>
      </w:r>
    </w:p>
    <w:p w:rsidR="008511AA" w:rsidRPr="00A12B85" w:rsidRDefault="008511AA" w:rsidP="005C5526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6) в 10 классе </w:t>
      </w:r>
      <w:r w:rsidRPr="00A12B85">
        <w:rPr>
          <w:rFonts w:ascii="Times New Roman" w:eastAsia="Calibri" w:hAnsi="Times New Roman"/>
          <w:bCs/>
          <w:color w:val="000000" w:themeColor="text1"/>
          <w:sz w:val="28"/>
          <w:szCs w:val="28"/>
          <w:lang w:val="ru-RU" w:eastAsia="en-GB"/>
        </w:rPr>
        <w:t>– 1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час в неделю, 34 часа в учебном году.</w:t>
      </w:r>
    </w:p>
    <w:p w:rsidR="00C63E37" w:rsidRPr="00A12B85" w:rsidRDefault="008511AA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</w:t>
      </w:r>
      <w:r w:rsidR="0035210C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4</w:t>
      </w:r>
      <w:r w:rsidRPr="00A12B85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. </w:t>
      </w:r>
      <w:r w:rsidR="00A427FB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одержание учебного предмета включает </w:t>
      </w:r>
      <w:r w:rsidR="00D60860">
        <w:rPr>
          <w:rFonts w:ascii="Times New Roman" w:hAnsi="Times New Roman"/>
          <w:color w:val="000000" w:themeColor="text1"/>
          <w:sz w:val="28"/>
          <w:szCs w:val="28"/>
          <w:lang w:val="ru-RU"/>
        </w:rPr>
        <w:t>следующие разделы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: </w:t>
      </w:r>
    </w:p>
    <w:p w:rsidR="00C63E37" w:rsidRPr="00A12B85" w:rsidRDefault="008511AA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1) 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раздел </w:t>
      </w:r>
      <w:r w:rsidR="0006775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омпьютерные системы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C63E37" w:rsidRPr="00A12B85" w:rsidRDefault="00F81555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2) 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раздел</w:t>
      </w:r>
      <w:r w:rsidR="0006775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2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«И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нформационные процессы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C63E37" w:rsidRPr="00A12B85" w:rsidRDefault="00F81555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3) 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раздел </w:t>
      </w:r>
      <w:r w:rsidR="0006775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«К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омпьютерное мышление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2B681A" w:rsidRPr="00A12B85" w:rsidRDefault="00F81555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4) 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раздел </w:t>
      </w:r>
      <w:r w:rsidR="0006775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«З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доровье и безопасность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»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2B681A" w:rsidRPr="00A12B85" w:rsidRDefault="008511AA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="0035210C">
        <w:rPr>
          <w:rFonts w:ascii="Times New Roman" w:hAnsi="Times New Roman"/>
          <w:color w:val="000000" w:themeColor="text1"/>
          <w:sz w:val="28"/>
          <w:szCs w:val="28"/>
          <w:lang w:val="ru-RU"/>
        </w:rPr>
        <w:t>5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Раздел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«Компьютерные системы» включает следующие подразделы: </w:t>
      </w:r>
    </w:p>
    <w:p w:rsidR="002B681A" w:rsidRPr="00A12B85" w:rsidRDefault="008511AA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 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устройства компьютера;</w:t>
      </w:r>
    </w:p>
    <w:p w:rsidR="002B681A" w:rsidRPr="00A12B85" w:rsidRDefault="00F81555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 программное обеспечение;</w:t>
      </w:r>
    </w:p>
    <w:p w:rsidR="002B681A" w:rsidRPr="00A12B85" w:rsidRDefault="00F81555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3) компьютерные сети.</w:t>
      </w:r>
    </w:p>
    <w:p w:rsidR="002B681A" w:rsidRPr="00A12B85" w:rsidRDefault="0035210C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16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.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Раздел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«Информационные процессы» включает следующие подразделы:</w:t>
      </w:r>
    </w:p>
    <w:p w:rsidR="002B681A" w:rsidRPr="00A12B85" w:rsidRDefault="008511AA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1) 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представление и измерение информации;</w:t>
      </w:r>
    </w:p>
    <w:p w:rsidR="002B681A" w:rsidRPr="00A12B85" w:rsidRDefault="00F81555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2) с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оздание и преобразование информационных объектов.</w:t>
      </w:r>
    </w:p>
    <w:p w:rsidR="002B681A" w:rsidRPr="00A12B85" w:rsidRDefault="0035210C" w:rsidP="0035210C">
      <w:pPr>
        <w:pStyle w:val="af2"/>
        <w:widowControl w:val="0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17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 </w:t>
      </w:r>
      <w:r w:rsidR="00A427FB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Раздел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«Компьютерное мышление» включает следующие подразделы:</w:t>
      </w:r>
    </w:p>
    <w:p w:rsidR="002B681A" w:rsidRPr="00A12B85" w:rsidRDefault="008511AA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1) 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оделирование;</w:t>
      </w:r>
    </w:p>
    <w:p w:rsidR="002B681A" w:rsidRPr="00A12B85" w:rsidRDefault="00F81555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2) алгоритмы;</w:t>
      </w:r>
    </w:p>
    <w:p w:rsidR="002B681A" w:rsidRPr="00A12B85" w:rsidRDefault="00F81555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3) программирование.</w:t>
      </w:r>
    </w:p>
    <w:p w:rsidR="002B681A" w:rsidRPr="00A12B85" w:rsidRDefault="0035210C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18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. </w:t>
      </w:r>
      <w:r w:rsidR="004079D1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Раздел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«Здоровье и безопасность» включает следующие подразделы:</w:t>
      </w:r>
    </w:p>
    <w:p w:rsidR="000B74AC" w:rsidRPr="00A12B85" w:rsidRDefault="008511AA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1) 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э</w:t>
      </w:r>
      <w:r w:rsidR="00F81555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ргономика;</w:t>
      </w:r>
    </w:p>
    <w:p w:rsidR="008A20B6" w:rsidRPr="007E6B09" w:rsidRDefault="00F81555" w:rsidP="008A20B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2) информационная и онлайн 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безопасность.</w:t>
      </w:r>
    </w:p>
    <w:p w:rsidR="008A20B6" w:rsidRPr="007E6B09" w:rsidRDefault="0035210C" w:rsidP="008A20B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19</w:t>
      </w:r>
      <w:r w:rsidR="008511A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. Базовое содержание учебного предмета</w:t>
      </w:r>
      <w:r w:rsidR="005406A4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 xml:space="preserve">«Информатика» </w:t>
      </w:r>
      <w:r w:rsidR="005406A4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5 класса</w:t>
      </w:r>
      <w:r w:rsidR="008511A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43710F" w:rsidRPr="007E6B09" w:rsidRDefault="008511AA" w:rsidP="0043710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1) </w:t>
      </w:r>
      <w:r w:rsidR="005406A4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в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ведение. Компьютер и безопасность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  <w:r w:rsidR="00BF784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техника безопасности и организация рабочего места</w:t>
      </w:r>
      <w:r w:rsidR="0090735E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BF784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компьютер, назначение и возможности</w:t>
      </w:r>
      <w:r w:rsidR="00B869B6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основных устройств компьютера</w:t>
      </w:r>
      <w:r w:rsidR="0090735E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клавиатура</w:t>
      </w:r>
      <w:r w:rsidR="0090735E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допол</w:t>
      </w:r>
      <w:r w:rsidR="0090735E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нительные устройства компьютера;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</w:p>
    <w:p w:rsidR="0043710F" w:rsidRDefault="00017555" w:rsidP="0043710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5406A4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б</w:t>
      </w:r>
      <w:r w:rsidR="008511A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>езопасность в Интернете:</w:t>
      </w:r>
      <w:r w:rsidR="00BF784A" w:rsidRP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незаконность</w:t>
      </w:r>
      <w:r w:rsidR="00B869B6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7E6B09">
        <w:rPr>
          <w:rFonts w:ascii="Times New Roman" w:hAnsi="Times New Roman"/>
          <w:color w:val="000000" w:themeColor="text1"/>
          <w:sz w:val="28"/>
          <w:szCs w:val="28"/>
          <w:lang w:val="kk-KZ"/>
        </w:rPr>
        <w:t>копирования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чужой работы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установка паролей на документы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работа с файлами общего доступа (размещен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ие, редактирование, скачивание);</w:t>
      </w:r>
    </w:p>
    <w:p w:rsidR="008511AA" w:rsidRPr="0043710F" w:rsidRDefault="00017555" w:rsidP="0043710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нформация и ее обработка: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нформатика, информация,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виды информации и способы обработки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представление информации в разных формах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классификация и общая характеристика программного обеспечения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понятие операционной системы, основные объекты и приёмы управления операционной системы, файлы, папки, ярлыки, работа с объектами; </w:t>
      </w:r>
    </w:p>
    <w:p w:rsidR="00BF784A" w:rsidRPr="00A12B85" w:rsidRDefault="00017555" w:rsidP="00BF784A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4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к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омпьютерная графика: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создание и редактирование растровых изображений в простейшем графическом редакторе: создание, со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хранение и открытие рисунка;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инструменты р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исования графического редактора; работа с фрагментами рисунка;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обработка графической информации (масштабирование, трансформация изображени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й); подготовка к печати;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печать;</w:t>
      </w:r>
    </w:p>
    <w:p w:rsidR="0084112C" w:rsidRPr="00A12B85" w:rsidRDefault="00017555" w:rsidP="0084112C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5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т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екстовый процессор: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бщие сведения о текстовом процессоре, интерфейс программы, обработка текстов. Текстовые документы и их структурные единицы (раздел, абзац, строка, слово, символ). Технологии создания текстовых документов. Создание и редактирование текстовых документов на компьютере (вставка, удаление и замена символов, работа с фрагментами текстов, проверка правописания, расстановка переносов). Форматирование символов (шрифт, размер, начертание, цвет). Форматирование абзацев (выравнивание, отступ пер</w:t>
      </w:r>
      <w:r w:rsidR="002F321E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вой строки, междустрочный интервал). Стилевое форматирование. Включение в текстовый документ списков, графических объектов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;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43710F" w:rsidRDefault="00017555" w:rsidP="0043710F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6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лгоритмы: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алгоритм; исполнитель, система команд исполнителя; представле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ние алгоритма в словесной форме;</w:t>
      </w:r>
    </w:p>
    <w:p w:rsidR="0043710F" w:rsidRDefault="00017555" w:rsidP="0043710F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7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рограммирование: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игровая среда программирования (Лого, Scratch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>(Скратч)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 объявление пе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ременных; команды ввода, вывода;</w:t>
      </w:r>
    </w:p>
    <w:p w:rsidR="0043710F" w:rsidRDefault="00875CC8" w:rsidP="0043710F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8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азработка мини-проекта: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программирование объектов в игровой среде программирования (Лого,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en-US"/>
        </w:rPr>
        <w:t>Scratch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204676">
        <w:rPr>
          <w:rFonts w:ascii="Times New Roman" w:hAnsi="Times New Roman"/>
          <w:color w:val="000000" w:themeColor="text1"/>
          <w:sz w:val="28"/>
          <w:szCs w:val="28"/>
          <w:lang w:val="ru-RU"/>
        </w:rPr>
        <w:t>(Скратч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). Объекты следующие – текстовое окно, кнопка, бегунок, черепашка. На этом этапе команды, как правило, записываются в диалоговых окнах объектов, иногда на листе процедур (но пока еще только линейные алгоритмы).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5406A4" w:rsidRPr="0043710F" w:rsidRDefault="0035210C" w:rsidP="0043710F">
      <w:pPr>
        <w:pStyle w:val="af2"/>
        <w:tabs>
          <w:tab w:val="left" w:pos="851"/>
          <w:tab w:val="left" w:pos="993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Базовое содержание учебного предмета</w:t>
      </w:r>
      <w:r w:rsidR="007E6B0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>«Информатика»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для 6 класса:</w:t>
      </w:r>
    </w:p>
    <w:p w:rsidR="008511AA" w:rsidRPr="00A12B85" w:rsidRDefault="0021716D" w:rsidP="00A46379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к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омпьютер и безопасность: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техника безопасности и организация рабочего места; история развития вычислительной техники, поколения электронно-вычислительных машин; устройство системного б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лока (процессор и жесткий диск);</w:t>
      </w:r>
    </w:p>
    <w:p w:rsidR="008511AA" w:rsidRPr="00A12B85" w:rsidRDefault="0021716D" w:rsidP="00A46379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компьютерные системы и сети: т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елекоммуникации; основные виды компьютерной связи; глобальные нформационные се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ти; поиск информации в Интернет;</w:t>
      </w:r>
    </w:p>
    <w:p w:rsidR="008511AA" w:rsidRPr="00A12B85" w:rsidRDefault="0090735E" w:rsidP="00A46379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="0021716D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нформация и её обработка: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способы обработки информации (хранение, передача, обработка);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95EB9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компьютерные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презентации, знакомство с интерфейсом программы; конструктор мультимедийных презентаций; создание презентации, шаблоны оформления, создание текста, внедрение таблиц, видео и звуков, рисунков; настройка гиперссылки, эффектов анимации; </w:t>
      </w:r>
      <w:r w:rsidR="00A95EB9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триггеры; демонстрация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презентации;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</w:p>
    <w:p w:rsidR="003105CE" w:rsidRPr="00A12B85" w:rsidRDefault="0090735E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="0021716D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лгоритмы: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алгоритмы и их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исполнители, формы записи алгоритмов, блок-схемы, типы алгоритмов (линейные, разветвляющиеся и циклические алгоритмы)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5CE" w:rsidRPr="00A12B85" w:rsidRDefault="0090735E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5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="0021716D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рограммирование: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игровая среда программирования (Лого, Scratch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04676">
        <w:rPr>
          <w:rFonts w:ascii="Times New Roman" w:hAnsi="Times New Roman"/>
          <w:color w:val="000000" w:themeColor="text1"/>
          <w:sz w:val="28"/>
          <w:szCs w:val="28"/>
          <w:lang w:val="kk-KZ"/>
        </w:rPr>
        <w:t>(Скратч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ветвление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цикл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5CE" w:rsidRPr="00A12B85" w:rsidRDefault="0090735E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6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="0021716D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азработка проекта: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создание анимации объектов и событий в игровой среде программи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рования (Лого, Scratch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04676">
        <w:rPr>
          <w:rFonts w:ascii="Times New Roman" w:hAnsi="Times New Roman"/>
          <w:color w:val="000000" w:themeColor="text1"/>
          <w:sz w:val="28"/>
          <w:szCs w:val="28"/>
          <w:lang w:val="kk-KZ"/>
        </w:rPr>
        <w:t>(Скратч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подготовка документа к печати (установка параметров страницы, предварительный просмотр,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печать доку</w:t>
      </w:r>
      <w:r w:rsidR="0043710F">
        <w:rPr>
          <w:rFonts w:ascii="Times New Roman" w:hAnsi="Times New Roman"/>
          <w:color w:val="000000" w:themeColor="text1"/>
          <w:sz w:val="28"/>
          <w:szCs w:val="28"/>
          <w:lang w:val="ru-RU"/>
        </w:rPr>
        <w:t>мента,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с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охранение документа</w:t>
      </w:r>
      <w:r w:rsidR="00933BC1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в различных текстовых форматах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представление проекта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5CE" w:rsidRPr="00A12B85" w:rsidRDefault="0035210C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21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Базовое содержание учебного предмета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 xml:space="preserve">«Информатика»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7 класса:</w:t>
      </w:r>
    </w:p>
    <w:p w:rsidR="003105CE" w:rsidRPr="00A12B85" w:rsidRDefault="005406A4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омпьютерные системы и сети: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эргономика, техника безопасности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взаимодействие основных устройств компьютера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основн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ые функции операционной системы, беспроводные сети;</w:t>
      </w:r>
    </w:p>
    <w:p w:rsidR="003105CE" w:rsidRPr="00A12B85" w:rsidRDefault="00017555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рганизация ссылок в текстовых документах: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сноски,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гиперссылки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оглавление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создание реферата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5CE" w:rsidRPr="00A12B85" w:rsidRDefault="005406A4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п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редставление текстовой информации: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шифрование текстовой информации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дв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оичное представление информации;</w:t>
      </w:r>
    </w:p>
    <w:p w:rsidR="003105CE" w:rsidRPr="00A12B85" w:rsidRDefault="0043710F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4)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омпьютерная графика: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виды компьютерной графики; программы по созданию и обработке векторной и растровой графики, форматы гр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афических файлов,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векторная графика, интерфейс программы по обработке векторной графики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,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рисование фигур, простейшие операции с векторными объектами, редактирование кривых, текст, создание текстовых блоков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,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равнение растровых и векторных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изображений;</w:t>
      </w:r>
    </w:p>
    <w:p w:rsidR="003105CE" w:rsidRPr="00A12B85" w:rsidRDefault="00017555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5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азработка компьютерных игр: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эт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апы решения задач на компьютере,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представление алгоритма в виде блок-схем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концепция компьютерной игры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3105CE" w:rsidRPr="00A12B85" w:rsidRDefault="00017555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6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с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оздание компьютерной игры: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разработка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и реализация сценария в игровой среде программирования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компоненты, используемые на стадии разработки игры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выявление и исправление ошибок в программе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документация для игры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организация ссылок (гиперссылки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 оглавления, названия, сноски),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с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сылки на использованные ресурсы.</w:t>
      </w:r>
    </w:p>
    <w:p w:rsidR="003105CE" w:rsidRPr="00A12B85" w:rsidRDefault="0035210C" w:rsidP="003105CE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22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Базовое содержание учебного предмета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 xml:space="preserve">«Информатика»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8 класса:</w:t>
      </w:r>
    </w:p>
    <w:p w:rsidR="0043710F" w:rsidRDefault="00017555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 и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змерение информации и компьютерная память: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единицы измерения информации, перевод из одних единиц измерения информации в другие; виды памяти компьютера (оперативное запоминающее устройство, постоянное запоминающее устройство, внешняя память,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кеш-память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);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сравнение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размеров файлов разных форматов, хранящих одинаковую информацию; сжатие информации, программы-архиваторы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 создание и распаковка архивов;</w:t>
      </w:r>
    </w:p>
    <w:p w:rsidR="0043710F" w:rsidRDefault="00017555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 с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ети и безопасность: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назначение, классификация компьютерных сетей (по масштабу, по топологии, по принадлежности);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защита инф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ормации от вредоносных программ;</w:t>
      </w:r>
    </w:p>
    <w:p w:rsidR="0043710F" w:rsidRDefault="005406A4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ешение задач с помощью электронных таблиц: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создание, редактирование и форматирование таблиц в текстовом процессоре; электронные таблицы, основные понятия электронных таблиц; ввод, редактирование и форматирование данных, маркер заполнения;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типы данных;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ввод формул;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условное фо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рматирование; создание диаграмм;</w:t>
      </w:r>
    </w:p>
    <w:p w:rsidR="0043710F" w:rsidRDefault="00017555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 п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рограммирование решений (один из: С/С++, 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Python (</w:t>
      </w:r>
      <w:r w:rsidR="00851318">
        <w:rPr>
          <w:rFonts w:ascii="Times New Roman" w:hAnsi="Times New Roman"/>
          <w:color w:val="000000" w:themeColor="text1"/>
          <w:sz w:val="28"/>
          <w:szCs w:val="28"/>
          <w:lang w:val="ru-RU"/>
        </w:rPr>
        <w:t>Пайзн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), Delphi (Дельфи), Lazarus (Лазарас), Pascal (Паскаль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система программирования; язык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>программирования; типы данных; интерфейс проекта; программирование линейных алгоритмов; программирование разветвляющихся алгоритмов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, вложенных и составных условий;</w:t>
      </w:r>
    </w:p>
    <w:p w:rsidR="0043710F" w:rsidRDefault="00017555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5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оделирование объектов и событий: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en-US"/>
        </w:rPr>
        <w:t>D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-редакторы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; трехмерные модели объектов; трехмерные модели событий; создание и редактирование трехмерных объектов и событий.</w:t>
      </w:r>
    </w:p>
    <w:p w:rsidR="005406A4" w:rsidRPr="0043710F" w:rsidRDefault="0035210C" w:rsidP="0043710F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23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Базовое содержание учебного предмета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 xml:space="preserve">«Информатика»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9 класса:</w:t>
      </w:r>
    </w:p>
    <w:p w:rsidR="0031665B" w:rsidRPr="00A12B85" w:rsidRDefault="00531850" w:rsidP="0031665B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техни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ческие характеристики компьютера и сетей: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алфавитный подход к оценке количества информации;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основные характеристики процессора;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пропускная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способность компьютер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ной сети;</w:t>
      </w:r>
    </w:p>
    <w:p w:rsidR="0031665B" w:rsidRPr="00A12B85" w:rsidRDefault="00531850" w:rsidP="0031665B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здор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овье и безопасность: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влияние электронных устройств на организм человека, способы защиты от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>негативного влияния электронных устройств;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безопасность пользователя в сети: мошен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ничество, агрессия в интернете;</w:t>
      </w:r>
    </w:p>
    <w:p w:rsidR="003105CE" w:rsidRPr="00A12B85" w:rsidRDefault="00531850" w:rsidP="003105CE">
      <w:pPr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обр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аботка информации в электронных таблицах: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форматы данных в электронных таблицах;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абсолютная и относительная ссылки;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построение графиков функций;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использование встроенных функций: математические </w:t>
      </w:r>
      <w:r w:rsidR="0043710F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(сумм, произвед, степень), статистические (мин, макс, срзнач, счет, счетесли),</w:t>
      </w:r>
      <w:r w:rsidR="0043710F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логические (если)</w:t>
      </w:r>
      <w:r w:rsidR="0090735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;</w:t>
      </w:r>
      <w:r w:rsidR="008511AA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 xml:space="preserve"> </w:t>
      </w:r>
    </w:p>
    <w:p w:rsidR="003105CE" w:rsidRPr="00A12B85" w:rsidRDefault="005406A4" w:rsidP="003105CE">
      <w:pPr>
        <w:spacing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4)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и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нтегрированные среды разработки программ (один из: С/С++, 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Python (</w:t>
      </w:r>
      <w:r w:rsidR="00851318">
        <w:rPr>
          <w:rFonts w:ascii="Times New Roman" w:hAnsi="Times New Roman"/>
          <w:color w:val="000000" w:themeColor="text1"/>
          <w:sz w:val="28"/>
          <w:szCs w:val="28"/>
          <w:lang w:val="ru-RU"/>
        </w:rPr>
        <w:t>Пайзн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), Delphi (Дельфи), Lazarus (Лазарас), Pascal (Пас</w:t>
      </w:r>
      <w:r w:rsidR="00A92564">
        <w:rPr>
          <w:rFonts w:ascii="Times New Roman" w:hAnsi="Times New Roman"/>
          <w:color w:val="000000" w:themeColor="text1"/>
          <w:sz w:val="28"/>
          <w:szCs w:val="28"/>
          <w:lang w:val="ru-RU"/>
        </w:rPr>
        <w:t>каль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классификация программного обеспечения по назначе</w:t>
      </w:r>
      <w:r w:rsidR="002F321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нию;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компоненты интегрированной среды разработки приложений;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оператор выбора;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операторы цикла (цикл с параметром, цикл с предусловием, цикл с постусловием);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90735E" w:rsidRPr="00A12B85">
        <w:rPr>
          <w:rFonts w:ascii="Times New Roman" w:hAnsi="Times New Roman"/>
          <w:bCs/>
          <w:color w:val="000000" w:themeColor="text1"/>
          <w:sz w:val="28"/>
          <w:szCs w:val="28"/>
          <w:lang w:val="ru-RU"/>
        </w:rPr>
        <w:t>трассировка алгоритма;</w:t>
      </w:r>
    </w:p>
    <w:p w:rsidR="003105CE" w:rsidRPr="00A12B85" w:rsidRDefault="005406A4" w:rsidP="003105CE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5)</w:t>
      </w:r>
      <w:r w:rsidR="00017555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ешение задач в интегрированной среде разработки: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моделирование решений прикладных задач в интегрированной среде разработки. </w:t>
      </w:r>
    </w:p>
    <w:p w:rsidR="003105CE" w:rsidRPr="00A12B85" w:rsidRDefault="005406A4" w:rsidP="003105CE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</w:t>
      </w:r>
      <w:r w:rsidR="0035210C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Базовое содержание учебного предмета </w:t>
      </w:r>
      <w:r w:rsidR="007E6B09" w:rsidRPr="007E6B09">
        <w:rPr>
          <w:rFonts w:ascii="Times New Roman" w:hAnsi="Times New Roman"/>
          <w:sz w:val="28"/>
          <w:szCs w:val="28"/>
          <w:lang w:val="ru-RU" w:eastAsia="ru-RU"/>
        </w:rPr>
        <w:t xml:space="preserve">«Информатика»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для 10 класса:</w:t>
      </w:r>
    </w:p>
    <w:p w:rsidR="003105CE" w:rsidRPr="00A12B85" w:rsidRDefault="005406A4" w:rsidP="003105CE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1)</w:t>
      </w:r>
      <w:r w:rsidR="00531850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абота с информацией: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эргономика (оценка времени работы за компьютером);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свойства информации; совместная работа с документами с использованием облачных технологий;</w:t>
      </w:r>
      <w:r w:rsidR="00BF784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этические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и правовые нормы работы в сети;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</w:p>
    <w:p w:rsidR="008A20B6" w:rsidRDefault="005406A4" w:rsidP="008A20B6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2)</w:t>
      </w:r>
      <w:r w:rsidR="00531850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к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онфигурация компьютера: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выбор конфигурации компьютера (аппаратного и программного обеспечения) 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в зависимости от его назначения;</w:t>
      </w:r>
    </w:p>
    <w:p w:rsidR="008A20B6" w:rsidRDefault="00531850" w:rsidP="008A20B6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3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5406A4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б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азы данных: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база данных, поле, запись; создание базы данных в электронных таблицах; поиск,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сортировка и фильтрация данных;</w:t>
      </w:r>
    </w:p>
    <w:p w:rsidR="0043710F" w:rsidRDefault="005406A4" w:rsidP="0043710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4)</w:t>
      </w:r>
      <w:r w:rsidR="00531850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ассивы данных (один из: С/С++, 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Python (</w:t>
      </w:r>
      <w:r w:rsidR="00851318">
        <w:rPr>
          <w:rFonts w:ascii="Times New Roman" w:hAnsi="Times New Roman"/>
          <w:color w:val="000000" w:themeColor="text1"/>
          <w:sz w:val="28"/>
          <w:szCs w:val="28"/>
          <w:lang w:val="ru-RU"/>
        </w:rPr>
        <w:t>Пайзн</w:t>
      </w:r>
      <w:r w:rsidR="005D4310" w:rsidRPr="005D4310">
        <w:rPr>
          <w:rFonts w:ascii="Times New Roman" w:hAnsi="Times New Roman"/>
          <w:color w:val="000000" w:themeColor="text1"/>
          <w:sz w:val="28"/>
          <w:szCs w:val="28"/>
          <w:lang w:val="ru-RU"/>
        </w:rPr>
        <w:t>), Delphi (Дельфи), Lazarus (Лазарас), Pascal (Паскаль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):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одномерный массив; основные</w:t>
      </w:r>
      <w:r w:rsidR="00B869B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алгоритмы обработки массивов: поиск, сортировка, перестановка, удаление и вставка элементов массива</w:t>
      </w:r>
      <w:r w:rsidR="0090735E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8511AA" w:rsidRPr="00A12B85" w:rsidRDefault="005406A4" w:rsidP="0043710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5)</w:t>
      </w:r>
      <w:r w:rsidR="00531850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м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оделирование процессов в электронных таблицах: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разработка модели и ее исследование (базы данных в электронной таблице);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решение задачи различными способами с определением наиболее эффективного способа ее решения;</w:t>
      </w:r>
      <w:r w:rsidR="0031665B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исследование моделей процессов (физических, биологических,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экономиче</w:t>
      </w:r>
      <w:r w:rsidR="002F321E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ских и других) в электронных таблицах.</w:t>
      </w:r>
    </w:p>
    <w:p w:rsidR="00680BAC" w:rsidRDefault="00680BAC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</w:p>
    <w:p w:rsidR="008A20B6" w:rsidRPr="00A12B85" w:rsidRDefault="008A20B6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</w:p>
    <w:p w:rsidR="008511AA" w:rsidRPr="00F76D2F" w:rsidRDefault="008511AA" w:rsidP="0043710F">
      <w:pPr>
        <w:tabs>
          <w:tab w:val="left" w:pos="1560"/>
        </w:tabs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F76D2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Глава </w:t>
      </w:r>
      <w:r w:rsidR="008A20B6" w:rsidRPr="00F76D2F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Pr="00F76D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Pr="00F76D2F">
        <w:rPr>
          <w:rFonts w:ascii="Times New Roman" w:hAnsi="Times New Roman"/>
          <w:color w:val="000000" w:themeColor="text1"/>
          <w:sz w:val="28"/>
          <w:szCs w:val="28"/>
          <w:lang w:val="ru-RU"/>
        </w:rPr>
        <w:t>Система целей обучения</w:t>
      </w:r>
    </w:p>
    <w:p w:rsidR="008A20B6" w:rsidRPr="00A12B85" w:rsidRDefault="008A20B6" w:rsidP="00A46379">
      <w:pPr>
        <w:tabs>
          <w:tab w:val="left" w:pos="1560"/>
        </w:tabs>
        <w:spacing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8511AA" w:rsidRPr="00A12B85" w:rsidRDefault="0035210C" w:rsidP="00A46379">
      <w:pPr>
        <w:tabs>
          <w:tab w:val="left" w:pos="156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25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. </w:t>
      </w:r>
      <w:r w:rsidR="00097AF9">
        <w:rPr>
          <w:rFonts w:ascii="Times New Roman" w:hAnsi="Times New Roman"/>
          <w:color w:val="000000" w:themeColor="text1"/>
          <w:sz w:val="28"/>
          <w:szCs w:val="28"/>
          <w:lang w:val="kk-KZ"/>
        </w:rPr>
        <w:t>Цели обучения в П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–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раздел и подраздел, четвёртое число показывает нумерацию учебной цели. Например, в кодировке 6.2.1.4 </w:t>
      </w:r>
      <w:r w:rsidR="00097AF9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«6»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–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класс, «2.1»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–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раздел и подраздел, «4» 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/>
        </w:rPr>
        <w:t>–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нумерация учебной цели.</w:t>
      </w:r>
    </w:p>
    <w:p w:rsidR="00702B5C" w:rsidRPr="00A12B85" w:rsidRDefault="0035210C" w:rsidP="00A46379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26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 xml:space="preserve">. </w:t>
      </w:r>
      <w:r w:rsidR="00F25214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Ожидаемые результаты по целям обучения:</w:t>
      </w:r>
    </w:p>
    <w:p w:rsidR="0031665B" w:rsidRPr="0043710F" w:rsidRDefault="00F2521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1) р</w:t>
      </w:r>
      <w:r w:rsidR="0084112C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аздел 1 «Компьютерные системы»</w:t>
      </w:r>
      <w:r w:rsidR="0043710F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:</w:t>
      </w:r>
    </w:p>
    <w:p w:rsidR="0031665B" w:rsidRDefault="0031665B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т</w:t>
      </w:r>
      <w:r w:rsidR="008942CB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аблица 1</w:t>
      </w:r>
    </w:p>
    <w:p w:rsidR="0043710F" w:rsidRPr="00A12B85" w:rsidRDefault="0043710F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7"/>
        <w:gridCol w:w="1418"/>
        <w:gridCol w:w="1420"/>
        <w:gridCol w:w="1416"/>
        <w:gridCol w:w="1416"/>
        <w:gridCol w:w="1555"/>
      </w:tblGrid>
      <w:tr w:rsidR="00B311A2" w:rsidRPr="00810F6F" w:rsidTr="007E6B09">
        <w:tc>
          <w:tcPr>
            <w:tcW w:w="588" w:type="pct"/>
            <w:vMerge w:val="restart"/>
          </w:tcPr>
          <w:p w:rsidR="0031665B" w:rsidRPr="00810F6F" w:rsidRDefault="0031665B" w:rsidP="00B311A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412" w:type="pct"/>
            <w:gridSpan w:val="6"/>
          </w:tcPr>
          <w:p w:rsidR="0031665B" w:rsidRPr="00810F6F" w:rsidRDefault="0031665B" w:rsidP="00B311A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</w:p>
        </w:tc>
      </w:tr>
      <w:tr w:rsidR="00B311A2" w:rsidRPr="00810F6F" w:rsidTr="007E6B09">
        <w:tc>
          <w:tcPr>
            <w:tcW w:w="588" w:type="pct"/>
            <w:vMerge/>
            <w:tcBorders>
              <w:bottom w:val="nil"/>
            </w:tcBorders>
          </w:tcPr>
          <w:p w:rsidR="008942CB" w:rsidRPr="00810F6F" w:rsidRDefault="008942CB" w:rsidP="00B311A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62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6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737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35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735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807" w:type="pct"/>
          </w:tcPr>
          <w:p w:rsidR="008942CB" w:rsidRPr="00810F6F" w:rsidRDefault="008942CB" w:rsidP="00B311A2">
            <w:pPr>
              <w:spacing w:line="240" w:lineRule="auto"/>
              <w:ind w:left="37" w:firstLine="37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B311A2" w:rsidRPr="00862EC7" w:rsidTr="007E6B09">
        <w:tc>
          <w:tcPr>
            <w:tcW w:w="588" w:type="pct"/>
            <w:tcBorders>
              <w:bottom w:val="nil"/>
            </w:tcBorders>
          </w:tcPr>
          <w:p w:rsidR="00F917DB" w:rsidRPr="00810F6F" w:rsidRDefault="00F917DB" w:rsidP="00B311A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 w:eastAsia="en-GB"/>
              </w:rPr>
              <w:t>1.1.</w:t>
            </w:r>
          </w:p>
          <w:p w:rsidR="00F917DB" w:rsidRPr="00810F6F" w:rsidRDefault="00F917DB" w:rsidP="00B311A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 w:eastAsia="en-GB"/>
              </w:rPr>
              <w:t>Устройства компьютера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62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5.1.1.1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 xml:space="preserve">знать название, на значение и возможности </w:t>
            </w:r>
            <w:r w:rsidR="00F75413">
              <w:rPr>
                <w:sz w:val="28"/>
                <w:szCs w:val="28"/>
              </w:rPr>
              <w:t>основных устройств компьютера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название, назначение и возможности дополнительных устройств компьютера.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5.1.1.3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название основных и дополнительных устройств компьютера</w:t>
            </w:r>
          </w:p>
        </w:tc>
        <w:tc>
          <w:tcPr>
            <w:tcW w:w="736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6.1.1.1</w:t>
            </w:r>
          </w:p>
          <w:p w:rsidR="00F917DB" w:rsidRPr="00810F6F" w:rsidRDefault="007E6B09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рассказы</w:t>
            </w:r>
            <w:r w:rsidR="00F917DB" w:rsidRPr="00810F6F">
              <w:rPr>
                <w:sz w:val="28"/>
                <w:szCs w:val="28"/>
              </w:rPr>
              <w:t>вать об истории и перспективах развития вычислительной техники;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6.1.1.2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объяснять на элементарном уровне назначе</w:t>
            </w:r>
            <w:r w:rsidR="00F75413">
              <w:rPr>
                <w:sz w:val="28"/>
                <w:szCs w:val="28"/>
              </w:rPr>
              <w:t>ние процессора и жесткого диска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6.1.1.3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</w:t>
            </w:r>
            <w:r w:rsidRPr="00810F6F">
              <w:rPr>
                <w:sz w:val="28"/>
                <w:szCs w:val="28"/>
              </w:rPr>
              <w:lastRenderedPageBreak/>
              <w:t>системный блок, материнская плата, процессор, жесткий диск, видеокарта, звуковая карта, сетевая карта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6.1.1.4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электронный компьютер, вычислительная машина, счёты, абак, аналитическая машина, табулятор, поколения компьютера </w:t>
            </w:r>
          </w:p>
        </w:tc>
        <w:tc>
          <w:tcPr>
            <w:tcW w:w="737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7.1.1.1 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объяснять взаимодействи</w:t>
            </w:r>
            <w:r w:rsidR="00F75413">
              <w:rPr>
                <w:sz w:val="28"/>
                <w:szCs w:val="28"/>
              </w:rPr>
              <w:t>е основных устройств компьютера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7.1.1.2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архитектура компьютера, системная шина, порты компьютера</w:t>
            </w:r>
          </w:p>
        </w:tc>
        <w:tc>
          <w:tcPr>
            <w:tcW w:w="735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описывать назначение видов памяти компьютера (</w:t>
            </w:r>
            <w:r w:rsidRPr="00810F6F">
              <w:rPr>
                <w:sz w:val="28"/>
                <w:szCs w:val="28"/>
                <w:lang w:val="kk-KZ"/>
              </w:rPr>
              <w:t>о</w:t>
            </w:r>
            <w:r w:rsidRPr="00810F6F">
              <w:rPr>
                <w:sz w:val="28"/>
                <w:szCs w:val="28"/>
              </w:rPr>
              <w:t>перативные запоминающие устройства</w:t>
            </w:r>
            <w:r w:rsidRPr="00810F6F">
              <w:rPr>
                <w:sz w:val="28"/>
                <w:szCs w:val="28"/>
                <w:lang w:val="kk-KZ"/>
              </w:rPr>
              <w:t xml:space="preserve">, постоянные </w:t>
            </w:r>
            <w:r w:rsidRPr="00810F6F">
              <w:rPr>
                <w:sz w:val="28"/>
                <w:szCs w:val="28"/>
              </w:rPr>
              <w:t>запоминающие устройства,</w:t>
            </w:r>
            <w:r w:rsidRPr="00810F6F">
              <w:rPr>
                <w:sz w:val="28"/>
                <w:szCs w:val="28"/>
                <w:lang w:val="kk-KZ"/>
              </w:rPr>
              <w:t xml:space="preserve"> внешние </w:t>
            </w:r>
            <w:r w:rsidRPr="00810F6F">
              <w:rPr>
                <w:sz w:val="28"/>
                <w:szCs w:val="28"/>
              </w:rPr>
              <w:t>запоминающие устройства</w:t>
            </w:r>
            <w:r w:rsidRPr="00810F6F">
              <w:rPr>
                <w:sz w:val="28"/>
                <w:szCs w:val="28"/>
                <w:lang w:val="kk-KZ"/>
              </w:rPr>
              <w:t>,</w:t>
            </w:r>
            <w:r w:rsidRPr="00810F6F">
              <w:rPr>
                <w:sz w:val="28"/>
                <w:szCs w:val="28"/>
              </w:rPr>
              <w:t xml:space="preserve"> кеш-память).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8.1.1.2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 xml:space="preserve">знать и </w:t>
            </w:r>
            <w:r w:rsidRPr="00810F6F">
              <w:rPr>
                <w:sz w:val="28"/>
                <w:szCs w:val="28"/>
              </w:rPr>
              <w:lastRenderedPageBreak/>
              <w:t>употреблять типовой словарь: оперативное запоминающее устройство, постоянное запоминающее устройство, внешние запоминающие устройства, кеш-память</w:t>
            </w:r>
          </w:p>
        </w:tc>
        <w:tc>
          <w:tcPr>
            <w:tcW w:w="735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9.1.1.1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объяснять на элементарном уровне функции процессор</w:t>
            </w:r>
            <w:r w:rsidR="00F75413">
              <w:rPr>
                <w:sz w:val="28"/>
                <w:szCs w:val="28"/>
              </w:rPr>
              <w:t>а и его основные характеристики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9.1.1.2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тактовая частота, разрядность, кэш, центральный процессор, </w:t>
            </w:r>
            <w:r w:rsidRPr="00810F6F">
              <w:rPr>
                <w:sz w:val="28"/>
                <w:szCs w:val="28"/>
                <w:lang w:val="en-US"/>
              </w:rPr>
              <w:t>Socket</w:t>
            </w:r>
            <w:r w:rsidR="005D4310">
              <w:rPr>
                <w:sz w:val="28"/>
                <w:szCs w:val="28"/>
              </w:rPr>
              <w:t xml:space="preserve"> (Сакит)</w:t>
            </w:r>
          </w:p>
        </w:tc>
        <w:tc>
          <w:tcPr>
            <w:tcW w:w="807" w:type="pct"/>
            <w:vMerge w:val="restar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10.1.1.1</w:t>
            </w:r>
          </w:p>
          <w:p w:rsidR="00F917DB" w:rsidRPr="00F75413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выбирать конфигурацию компьютера в</w:t>
            </w:r>
            <w:r w:rsidR="00F75413">
              <w:rPr>
                <w:sz w:val="28"/>
                <w:szCs w:val="28"/>
              </w:rPr>
              <w:t xml:space="preserve"> зависимости от его назначения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10.1.1.2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вырабатывать способность логического мышления, осмысления полученных результатов в выборе конфигурации ПК</w:t>
            </w:r>
          </w:p>
        </w:tc>
      </w:tr>
      <w:tr w:rsidR="00B311A2" w:rsidRPr="00862EC7" w:rsidTr="007E6B09">
        <w:tc>
          <w:tcPr>
            <w:tcW w:w="588" w:type="pct"/>
            <w:tcBorders>
              <w:top w:val="nil"/>
              <w:bottom w:val="single" w:sz="4" w:space="0" w:color="auto"/>
            </w:tcBorders>
          </w:tcPr>
          <w:p w:rsidR="00F917DB" w:rsidRPr="00810F6F" w:rsidRDefault="00F917DB" w:rsidP="00B311A2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662" w:type="pct"/>
            <w:vMerge/>
            <w:tcBorders>
              <w:bottom w:val="single" w:sz="4" w:space="0" w:color="auto"/>
            </w:tcBorders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7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</w:tcBorders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735" w:type="pct"/>
            <w:vMerge/>
            <w:tcBorders>
              <w:bottom w:val="single" w:sz="4" w:space="0" w:color="auto"/>
            </w:tcBorders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735" w:type="pct"/>
            <w:vMerge/>
            <w:tcBorders>
              <w:bottom w:val="single" w:sz="4" w:space="0" w:color="auto"/>
            </w:tcBorders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07" w:type="pct"/>
            <w:vMerge/>
            <w:tcBorders>
              <w:bottom w:val="single" w:sz="4" w:space="0" w:color="auto"/>
            </w:tcBorders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 w:rsidR="00B311A2" w:rsidRPr="004B0A99" w:rsidTr="007E6B09">
        <w:tc>
          <w:tcPr>
            <w:tcW w:w="588" w:type="pct"/>
          </w:tcPr>
          <w:p w:rsidR="00F917DB" w:rsidRPr="00810F6F" w:rsidRDefault="00F917DB" w:rsidP="00B311A2">
            <w:pPr>
              <w:spacing w:line="240" w:lineRule="auto"/>
              <w:ind w:firstLine="27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1.2 </w:t>
            </w:r>
          </w:p>
          <w:p w:rsidR="00F917DB" w:rsidRPr="00810F6F" w:rsidRDefault="00F917DB" w:rsidP="00B311A2">
            <w:pPr>
              <w:spacing w:line="240" w:lineRule="auto"/>
              <w:ind w:firstLine="27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Программное обеспечение</w:t>
            </w:r>
            <w:r w:rsidRPr="00810F6F">
              <w:rPr>
                <w:rFonts w:ascii="Times New Roman" w:hAnsi="Times New Roman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62" w:type="pct"/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5.1.2.1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объяснять понятие «програ</w:t>
            </w:r>
            <w:r w:rsidRPr="00810F6F">
              <w:rPr>
                <w:sz w:val="28"/>
                <w:szCs w:val="28"/>
              </w:rPr>
              <w:lastRenderedPageBreak/>
              <w:t>ммное обеспечение»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5.1.2.2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назначение операционной системы.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5.1.2.3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программное обеспечение, операционная система, графический интерфейс, рабочий стол, панель задач, главное меню, контекстное меню, файлы, папки, ярлыки.</w:t>
            </w:r>
          </w:p>
        </w:tc>
        <w:tc>
          <w:tcPr>
            <w:tcW w:w="736" w:type="pct"/>
            <w:shd w:val="clear" w:color="auto" w:fill="auto"/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737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7.1.2.1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называть основные функции операцио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ной системы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7.1.2.2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знать и употреблять типовой словарь: однопользовательские, многопользовательские, однозадачные, многозадачные.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различать понятия «система программ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ирования» и «языки программирования»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8.1.2.2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создавать и распаковывать архивы различных форматов; </w:t>
            </w:r>
          </w:p>
          <w:p w:rsidR="00F917DB" w:rsidRPr="00810F6F" w:rsidRDefault="00F917DB" w:rsidP="007E6B09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8.1.2.3</w:t>
            </w:r>
          </w:p>
          <w:p w:rsidR="00F917DB" w:rsidRPr="00810F6F" w:rsidRDefault="00F917DB" w:rsidP="007E6B09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размеры файлов разных форматов, хранящих одинаковую информацию.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8.1.2.4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знать и употреблять типовой словарь: архивация, архивный файл, архивировать, разархивировать, 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распаковывать.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9.1.2.1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различать системное, прикладн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ое программное обеспечение и системы программирования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9.1.2.2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знать и употреблять типовой словарь: прикладное программное обеспечение, системное программное обеспечение.</w:t>
            </w:r>
          </w:p>
        </w:tc>
        <w:tc>
          <w:tcPr>
            <w:tcW w:w="807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10.1.2.1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выбирать программное обеспечен</w:t>
            </w: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ие в зависимо сти от потребности пользователя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10.1.2.2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вырабатывать способность логического мышления, осмысления полученных результатов выборе программного обеспечения.</w:t>
            </w:r>
          </w:p>
        </w:tc>
      </w:tr>
      <w:tr w:rsidR="00B311A2" w:rsidRPr="00862EC7" w:rsidTr="007E6B09">
        <w:trPr>
          <w:trHeight w:val="7185"/>
        </w:trPr>
        <w:tc>
          <w:tcPr>
            <w:tcW w:w="588" w:type="pct"/>
          </w:tcPr>
          <w:p w:rsidR="00C30E48" w:rsidRPr="00810F6F" w:rsidRDefault="00C30E48" w:rsidP="00B311A2">
            <w:pPr>
              <w:spacing w:line="240" w:lineRule="auto"/>
              <w:ind w:firstLine="27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1.3 Компьютерные сети </w:t>
            </w:r>
          </w:p>
        </w:tc>
        <w:tc>
          <w:tcPr>
            <w:tcW w:w="662" w:type="pct"/>
          </w:tcPr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5.1.3.1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размещать, изменять, скачивать файлы общего доступа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5.1.3.2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интернет, сервер, файлы общего доступа;</w:t>
            </w:r>
          </w:p>
        </w:tc>
        <w:tc>
          <w:tcPr>
            <w:tcW w:w="736" w:type="pct"/>
            <w:shd w:val="clear" w:color="auto" w:fill="auto"/>
          </w:tcPr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6.1.3.1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объяснять понятия «компьютерная сеть», «глобальная компьютерная сеть»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6.1.3.2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телекоммуникация, компьютерная сеть, глобальная компьютерная сеть, интернет.</w:t>
            </w:r>
          </w:p>
        </w:tc>
        <w:tc>
          <w:tcPr>
            <w:tcW w:w="737" w:type="pct"/>
          </w:tcPr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7.1.3.1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объяснять преимущества беспроводной связи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7.1.3.2</w:t>
            </w:r>
          </w:p>
          <w:p w:rsidR="00C30E48" w:rsidRPr="00792E01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беспроводная сеть, маршрутизатор, </w:t>
            </w:r>
            <w:r w:rsidRPr="00810F6F">
              <w:rPr>
                <w:sz w:val="28"/>
                <w:szCs w:val="28"/>
                <w:lang w:val="de-DE"/>
              </w:rPr>
              <w:t>Wi</w:t>
            </w:r>
            <w:r w:rsidRPr="00810F6F">
              <w:rPr>
                <w:sz w:val="28"/>
                <w:szCs w:val="28"/>
              </w:rPr>
              <w:t>-</w:t>
            </w:r>
            <w:r w:rsidRPr="00810F6F">
              <w:rPr>
                <w:sz w:val="28"/>
                <w:szCs w:val="28"/>
                <w:lang w:val="de-DE"/>
              </w:rPr>
              <w:t>Fi</w:t>
            </w:r>
            <w:r w:rsidR="00792E01">
              <w:rPr>
                <w:sz w:val="28"/>
                <w:szCs w:val="28"/>
                <w:lang w:val="kk-KZ"/>
              </w:rPr>
              <w:t xml:space="preserve"> (Вай-фай)</w:t>
            </w:r>
          </w:p>
        </w:tc>
        <w:tc>
          <w:tcPr>
            <w:tcW w:w="735" w:type="pct"/>
          </w:tcPr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8.1.3.1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классифицировать компьютерные сети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8.1.3.2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глобальные, локальные, региональные сети, сервер, рабочая станция, клиент, модем, одноранговая сеть</w:t>
            </w:r>
          </w:p>
        </w:tc>
        <w:tc>
          <w:tcPr>
            <w:tcW w:w="735" w:type="pct"/>
          </w:tcPr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9.1.3.1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определять пропускную способность сети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9.1.3.2</w:t>
            </w:r>
          </w:p>
          <w:p w:rsidR="00C30E48" w:rsidRPr="00810F6F" w:rsidRDefault="00C30E48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топология, сети шинной, кольцевой, звездной, иерархической и произвольной структуры.</w:t>
            </w:r>
          </w:p>
        </w:tc>
        <w:tc>
          <w:tcPr>
            <w:tcW w:w="807" w:type="pct"/>
          </w:tcPr>
          <w:p w:rsidR="00C30E48" w:rsidRPr="00810F6F" w:rsidRDefault="00C30E48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10.1.3.1</w:t>
            </w:r>
          </w:p>
          <w:p w:rsidR="00C30E48" w:rsidRPr="00810F6F" w:rsidRDefault="00C30E48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совместную работу с документами с использованием облачных технологий</w:t>
            </w:r>
          </w:p>
          <w:p w:rsidR="00C30E48" w:rsidRPr="00810F6F" w:rsidRDefault="00C30E48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10.1.3.2</w:t>
            </w:r>
          </w:p>
          <w:p w:rsidR="00C30E48" w:rsidRPr="00810F6F" w:rsidRDefault="00C30E48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sz w:val="28"/>
                <w:szCs w:val="28"/>
                <w:lang w:val="ru-RU"/>
              </w:rPr>
              <w:t>знать и употреблять типовой словарь: электронная почта, электронный адрес, электронный ящик, почтовый протокол, социальный сервис</w:t>
            </w:r>
          </w:p>
        </w:tc>
      </w:tr>
    </w:tbl>
    <w:p w:rsidR="008942CB" w:rsidRPr="008A20B6" w:rsidRDefault="008942CB">
      <w:pPr>
        <w:rPr>
          <w:rFonts w:ascii="Times New Roman" w:hAnsi="Times New Roman"/>
          <w:sz w:val="24"/>
          <w:lang w:val="ru-RU"/>
        </w:rPr>
      </w:pPr>
    </w:p>
    <w:p w:rsidR="004F07ED" w:rsidRPr="00A12B85" w:rsidRDefault="00F25214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2) р</w:t>
      </w:r>
      <w:r w:rsidR="004F07ED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аздел 2 «Информационные процессы»</w:t>
      </w:r>
      <w:r w:rsidR="0043710F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:</w:t>
      </w:r>
    </w:p>
    <w:p w:rsidR="0031665B" w:rsidRDefault="0043710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т</w:t>
      </w:r>
      <w:r w:rsidR="008942CB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аблица 2</w:t>
      </w:r>
    </w:p>
    <w:p w:rsidR="0043710F" w:rsidRPr="00A12B85" w:rsidRDefault="0043710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3"/>
        <w:tblW w:w="4887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135"/>
        <w:gridCol w:w="1416"/>
        <w:gridCol w:w="1418"/>
        <w:gridCol w:w="1277"/>
        <w:gridCol w:w="1416"/>
        <w:gridCol w:w="1419"/>
        <w:gridCol w:w="1549"/>
      </w:tblGrid>
      <w:tr w:rsidR="0031665B" w:rsidRPr="00810F6F" w:rsidTr="007E6B09">
        <w:tc>
          <w:tcPr>
            <w:tcW w:w="590" w:type="pct"/>
            <w:vMerge w:val="restart"/>
          </w:tcPr>
          <w:p w:rsidR="0031665B" w:rsidRPr="00810F6F" w:rsidRDefault="0031665B" w:rsidP="0031665B">
            <w:pPr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Подраздел</w:t>
            </w:r>
            <w:r w:rsidR="006B3A3D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ы</w:t>
            </w:r>
          </w:p>
        </w:tc>
        <w:tc>
          <w:tcPr>
            <w:tcW w:w="4410" w:type="pct"/>
            <w:gridSpan w:val="6"/>
          </w:tcPr>
          <w:p w:rsidR="0031665B" w:rsidRPr="00810F6F" w:rsidRDefault="0031665B" w:rsidP="004F07ED">
            <w:pPr>
              <w:spacing w:line="240" w:lineRule="auto"/>
              <w:ind w:firstLine="2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Цели обучения</w:t>
            </w:r>
          </w:p>
        </w:tc>
      </w:tr>
      <w:tr w:rsidR="008942CB" w:rsidRPr="00810F6F" w:rsidTr="007E6B09">
        <w:tc>
          <w:tcPr>
            <w:tcW w:w="590" w:type="pct"/>
            <w:vMerge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6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663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35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737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805" w:type="pct"/>
          </w:tcPr>
          <w:p w:rsidR="008511AA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 класс</w:t>
            </w:r>
          </w:p>
        </w:tc>
      </w:tr>
      <w:tr w:rsidR="00F917DB" w:rsidRPr="004B0A99" w:rsidTr="007E6B09">
        <w:tc>
          <w:tcPr>
            <w:tcW w:w="590" w:type="pct"/>
          </w:tcPr>
          <w:p w:rsidR="00F917DB" w:rsidRPr="00810F6F" w:rsidRDefault="00F917DB" w:rsidP="002F22B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2.1 Представление и измерение информации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5.2.1.1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знать, что изучает предмет информатика, определя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ть вид информации</w:t>
            </w:r>
            <w:r w:rsidR="002F22B6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5.2.1.2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перечислять и представлять информацию в разных формах.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5.2.1.3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информация, зрительная, обонятельная, слуховая, тактильная, вкусовая.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5.2.1.4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числовая, текстовая, графическая, звуковая, видеоинформация</w:t>
            </w:r>
          </w:p>
        </w:tc>
        <w:tc>
          <w:tcPr>
            <w:tcW w:w="736" w:type="pct"/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6.2.1.1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приводить примеры каналов связи, источников и </w:t>
            </w:r>
            <w:r w:rsidRPr="00810F6F">
              <w:rPr>
                <w:sz w:val="28"/>
                <w:szCs w:val="28"/>
              </w:rPr>
              <w:lastRenderedPageBreak/>
              <w:t>приемников информации</w:t>
            </w:r>
            <w:r w:rsidR="002F22B6" w:rsidRPr="00810F6F">
              <w:rPr>
                <w:sz w:val="28"/>
                <w:szCs w:val="28"/>
              </w:rPr>
              <w:t>;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6.2.1.2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носитель информации, канал связи, источник, приёмник информации.</w:t>
            </w:r>
          </w:p>
        </w:tc>
        <w:tc>
          <w:tcPr>
            <w:tcW w:w="663" w:type="pct"/>
          </w:tcPr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7.2.1.1</w:t>
            </w:r>
          </w:p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кодировать и декодировать текстовую информ</w:t>
            </w:r>
            <w:r w:rsidRPr="00810F6F">
              <w:rPr>
                <w:sz w:val="28"/>
                <w:szCs w:val="28"/>
              </w:rPr>
              <w:lastRenderedPageBreak/>
              <w:t>ацию;</w:t>
            </w:r>
          </w:p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7.2.1.2 </w:t>
            </w:r>
          </w:p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пояснять, что вся информация для компью тера представляется в двоичном виде;</w:t>
            </w:r>
          </w:p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7.2.1.3</w:t>
            </w:r>
          </w:p>
          <w:p w:rsidR="00F917DB" w:rsidRPr="00810F6F" w:rsidRDefault="00F917DB" w:rsidP="007E6B09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код, кодирование, декодирование, двоичный код, бит.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8.2.1.1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называть единицы измерения информации;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8.2.1.2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осуществлять перевод из одних единиц измерения информации в другие.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8.2.1.3</w:t>
            </w:r>
          </w:p>
          <w:p w:rsidR="00F917DB" w:rsidRPr="00810F6F" w:rsidRDefault="00F917DB" w:rsidP="007E6B09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единицы измерения информации, бит, байт и так далее.</w:t>
            </w:r>
          </w:p>
        </w:tc>
        <w:tc>
          <w:tcPr>
            <w:tcW w:w="737" w:type="pct"/>
          </w:tcPr>
          <w:p w:rsidR="00F917DB" w:rsidRPr="00810F6F" w:rsidRDefault="00F917DB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9.2.1.1</w:t>
            </w:r>
          </w:p>
          <w:p w:rsidR="00F917DB" w:rsidRPr="00810F6F" w:rsidRDefault="007E6B09" w:rsidP="007E4AF7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при</w:t>
            </w:r>
            <w:r w:rsidR="00F917DB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менять алфавитный подход приопределении </w:t>
            </w:r>
            <w:r w:rsidR="00F917DB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количества информа</w:t>
            </w:r>
            <w:r w:rsidR="006B3A3D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ции</w:t>
            </w:r>
          </w:p>
          <w:p w:rsidR="00F917DB" w:rsidRPr="00810F6F" w:rsidRDefault="00F917DB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9.2.1.2</w:t>
            </w:r>
          </w:p>
          <w:p w:rsidR="00F917DB" w:rsidRPr="00810F6F" w:rsidRDefault="00F917DB" w:rsidP="007107F1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iCs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алфавит, мощность алфавита;</w:t>
            </w:r>
          </w:p>
        </w:tc>
        <w:tc>
          <w:tcPr>
            <w:tcW w:w="805" w:type="pct"/>
          </w:tcPr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10.2.1.1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определять свойства информации (актуальность, точность,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достоверность, ценность</w:t>
            </w:r>
            <w:r w:rsidR="002F22B6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);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10.2.1.2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актуальность, точность, достоверность, ценность, объективность, полнота, доступность.</w:t>
            </w:r>
          </w:p>
        </w:tc>
      </w:tr>
      <w:tr w:rsidR="00F917DB" w:rsidRPr="00862EC7" w:rsidTr="007E6B09">
        <w:tc>
          <w:tcPr>
            <w:tcW w:w="590" w:type="pct"/>
          </w:tcPr>
          <w:p w:rsidR="00F917DB" w:rsidRPr="00810F6F" w:rsidRDefault="00F917DB" w:rsidP="001D21AA">
            <w:pPr>
              <w:spacing w:line="240" w:lineRule="auto"/>
              <w:ind w:firstLine="27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lastRenderedPageBreak/>
              <w:t xml:space="preserve">2.2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Создание и преобразование информационных объектов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5.2.2.1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создавать, редактировать и форматировать текстовые документы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5.2.2.2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и редактировать растровые изображения в графическом редакторе;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5.2.2.3 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создание, редактирование, форматирование, текстовый процессор, фрагмент текста, шрифт, размер,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начертание, междустрочный интервал, список;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5.2.2.4</w:t>
            </w:r>
          </w:p>
          <w:p w:rsidR="00F917DB" w:rsidRPr="00810F6F" w:rsidRDefault="00F917DB" w:rsidP="007E6B09">
            <w:pPr>
              <w:spacing w:line="240" w:lineRule="auto"/>
              <w:ind w:left="31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растровый графический редактор, пиксель, фрагмент рисунка, масшта бирование, транс формация;</w:t>
            </w:r>
          </w:p>
        </w:tc>
        <w:tc>
          <w:tcPr>
            <w:tcW w:w="736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6.2.2.1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эффективно организовы вать документ для печати (устанавливать параметры страницы, выполнять предвари-тельный просмотр);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6.2.2.2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мультимедийные презентации, вставлять в слайд тексты, таблицы, графические объекты, видео и звуки, настраивать эффекты;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6.2.2.3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словарь: печать, ориентация страницы, параметры страницы, поля, предварительный просмотр.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6.2.2.4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презентация, слайд, шаблоны оформления, фон, анимация, гиперссылка, триггеры, демонстрация презентации;</w:t>
            </w:r>
          </w:p>
        </w:tc>
        <w:tc>
          <w:tcPr>
            <w:tcW w:w="663" w:type="pct"/>
          </w:tcPr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7.2.2.1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организовывать ссылки (гиперссылки, оглавления, названия, сноски);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7.2.2.2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и редактировать векторные изображения;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7.2.2.3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оценивать преимущества и недостатки растровой и векторной графики;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7.2.2.4 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ссылки, гиперссылки,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оглавления, названия, сноски;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7.2.2.5</w:t>
            </w:r>
          </w:p>
          <w:p w:rsidR="00F917DB" w:rsidRPr="00810F6F" w:rsidRDefault="00F917DB" w:rsidP="007E6B09">
            <w:pPr>
              <w:spacing w:line="240" w:lineRule="auto"/>
              <w:ind w:left="3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заливка, обводка, интерактивные инструменты (перетекание, тень, оболочка, выдавливание, прозрачность), сегмент, узел, кривая Безье, художественные кисти; </w:t>
            </w:r>
          </w:p>
        </w:tc>
        <w:tc>
          <w:tcPr>
            <w:tcW w:w="735" w:type="pct"/>
          </w:tcPr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8.2.2.1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форматировать элементы таблицы в текстовом процессоре;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8.2.2.2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форматировать элементы электрон-ной таб лицы; 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8.2.2.3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создавать диаграммы в электрон-ной таблице; 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использовать условное форматирование в электрон-ной таблице;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8.2.2.5 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таблица, строка, столбец, ячейка,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граница таблицы;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8.2.2.6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электронная таблица, строка, столбец, ячейка, адрес ячейки, тип и формат данных, маркер заполнения;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8.2.2.7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условное формати рование, формат, функция;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8.2.2.8</w:t>
            </w:r>
          </w:p>
          <w:p w:rsidR="00F917DB" w:rsidRPr="00810F6F" w:rsidRDefault="00F917DB" w:rsidP="007E6B09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диаграмма, виды диарамм, элементы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диарамм, заголовок, легенда, параметры, диапазон</w:t>
            </w:r>
          </w:p>
        </w:tc>
        <w:tc>
          <w:tcPr>
            <w:tcW w:w="737" w:type="pct"/>
          </w:tcPr>
          <w:p w:rsidR="00F917DB" w:rsidRPr="00810F6F" w:rsidRDefault="00F917DB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9.2.2.1</w:t>
            </w:r>
          </w:p>
          <w:p w:rsidR="00F917DB" w:rsidRPr="00810F6F" w:rsidRDefault="00F917DB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использовать различные форматы данных для решения задач в электронных таблицах;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9.2.2.2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</w:t>
            </w:r>
            <w:r w:rsidR="00B311A2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спользовать абсолютную и относи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тельную ссылки; 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9.2.2.3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использовать встроенные функции для решения задач с применением электронных таблиц;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9.2.2.4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строить графики функций, заданных таблиц;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9.2.2.5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употреблять типовой словарь: форматы и типы данных;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9.2.2.6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абсолютная ссылка, относительная ссылка, смешанная ссылка;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9.2.2.7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названия наиболее часто используемых функций;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9.2.2.8</w:t>
            </w:r>
          </w:p>
          <w:p w:rsidR="00F917DB" w:rsidRPr="00810F6F" w:rsidRDefault="00F917DB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свободно оперировать базовыми понятиями: функция, график функции, диаграмм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а, таблица, строка, столбец, ссылка;</w:t>
            </w:r>
          </w:p>
        </w:tc>
        <w:tc>
          <w:tcPr>
            <w:tcW w:w="805" w:type="pct"/>
          </w:tcPr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10.2.2.1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объяснять термины базы данных, запись, поле; 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10.2.2.2 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базу данных в электронной таблице;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10.2.2.3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осуществлять поиск, сортировку и фильтрацию данных.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10.2.2.4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база данных, система управления базами данных, поле, запись, ключ; 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10.2.2.5</w:t>
            </w:r>
          </w:p>
          <w:p w:rsidR="00F917DB" w:rsidRPr="00810F6F" w:rsidRDefault="00F917DB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поиск, сортировка, фильтрация, фильтр, расширенный фильтр;</w:t>
            </w:r>
          </w:p>
        </w:tc>
      </w:tr>
    </w:tbl>
    <w:p w:rsidR="00FA118F" w:rsidRPr="008A20B6" w:rsidRDefault="00FA118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 w:eastAsia="en-GB"/>
        </w:rPr>
      </w:pPr>
    </w:p>
    <w:p w:rsidR="004F07ED" w:rsidRPr="00A12B85" w:rsidRDefault="00F25214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3) р</w:t>
      </w:r>
      <w:r w:rsidR="004F07ED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аздел 3. «Компьютерное мышление»</w:t>
      </w:r>
      <w:r w:rsidR="00C764A6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:</w:t>
      </w:r>
    </w:p>
    <w:p w:rsidR="0031665B" w:rsidRDefault="0043710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т</w:t>
      </w:r>
      <w:r w:rsidR="00FA118F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аблица 3</w:t>
      </w:r>
    </w:p>
    <w:p w:rsidR="006B3A3D" w:rsidRPr="00A12B85" w:rsidRDefault="006B3A3D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3"/>
        <w:tblW w:w="4887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137"/>
        <w:gridCol w:w="1416"/>
        <w:gridCol w:w="1416"/>
        <w:gridCol w:w="1275"/>
        <w:gridCol w:w="1416"/>
        <w:gridCol w:w="1560"/>
        <w:gridCol w:w="1410"/>
      </w:tblGrid>
      <w:tr w:rsidR="0031665B" w:rsidRPr="00810F6F" w:rsidTr="007E6B09">
        <w:tc>
          <w:tcPr>
            <w:tcW w:w="591" w:type="pct"/>
            <w:vMerge w:val="restart"/>
          </w:tcPr>
          <w:p w:rsidR="0031665B" w:rsidRPr="00810F6F" w:rsidRDefault="0031665B" w:rsidP="0031665B">
            <w:pPr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Подразделы</w:t>
            </w:r>
          </w:p>
        </w:tc>
        <w:tc>
          <w:tcPr>
            <w:tcW w:w="4409" w:type="pct"/>
            <w:gridSpan w:val="6"/>
          </w:tcPr>
          <w:p w:rsidR="0031665B" w:rsidRPr="00810F6F" w:rsidRDefault="0031665B" w:rsidP="00C764A6">
            <w:pPr>
              <w:spacing w:line="240" w:lineRule="auto"/>
              <w:ind w:firstLine="2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Цели обучения</w:t>
            </w:r>
          </w:p>
        </w:tc>
      </w:tr>
      <w:tr w:rsidR="00FA118F" w:rsidRPr="00810F6F" w:rsidTr="007E6B09">
        <w:tc>
          <w:tcPr>
            <w:tcW w:w="591" w:type="pct"/>
            <w:vMerge/>
          </w:tcPr>
          <w:p w:rsidR="00DA3F58" w:rsidRPr="00810F6F" w:rsidRDefault="00DA3F58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5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662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35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810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731" w:type="pct"/>
          </w:tcPr>
          <w:p w:rsidR="00DA3F58" w:rsidRPr="00810F6F" w:rsidRDefault="008511AA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 класс</w:t>
            </w:r>
          </w:p>
        </w:tc>
      </w:tr>
      <w:tr w:rsidR="00F50B09" w:rsidRPr="00862EC7" w:rsidTr="007E6B09">
        <w:tc>
          <w:tcPr>
            <w:tcW w:w="591" w:type="pct"/>
          </w:tcPr>
          <w:p w:rsidR="00F50B09" w:rsidRPr="00810F6F" w:rsidRDefault="00F50B09" w:rsidP="004F7C64">
            <w:pPr>
              <w:spacing w:line="240" w:lineRule="auto"/>
              <w:ind w:firstLine="27"/>
              <w:contextualSpacing/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 w:eastAsia="en-GB"/>
              </w:rPr>
              <w:t xml:space="preserve">3.1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>Моделирование</w:t>
            </w:r>
            <w:r w:rsidRPr="00810F6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735" w:type="pct"/>
          </w:tcPr>
          <w:p w:rsidR="00F50B09" w:rsidRPr="00810F6F" w:rsidRDefault="00F50B09" w:rsidP="007E6B09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5.3.1.1</w:t>
            </w:r>
          </w:p>
          <w:p w:rsidR="00F50B09" w:rsidRPr="00810F6F" w:rsidRDefault="00F50B09" w:rsidP="007E6B09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анимацию объектов в игровой среде программирования (Лого, Scratch</w:t>
            </w:r>
            <w:r w:rsidR="00F75413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(Скратч</w:t>
            </w:r>
            <w:r w:rsidR="005D431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  <w:p w:rsidR="00F50B09" w:rsidRPr="00810F6F" w:rsidRDefault="00F50B09" w:rsidP="007E6B09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5.3.1.2</w:t>
            </w:r>
          </w:p>
          <w:p w:rsidR="00F50B09" w:rsidRPr="00810F6F" w:rsidRDefault="00F50B09" w:rsidP="007E6B09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проекты, листы проекта, черепашка, рабочее поле, переменные, общие свойства объектов: цвет, 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размер;</w:t>
            </w:r>
          </w:p>
        </w:tc>
        <w:tc>
          <w:tcPr>
            <w:tcW w:w="735" w:type="pct"/>
          </w:tcPr>
          <w:p w:rsidR="00F50B09" w:rsidRPr="00810F6F" w:rsidRDefault="00F50B09" w:rsidP="007E6B09">
            <w:pPr>
              <w:widowControl/>
              <w:shd w:val="clear" w:color="auto" w:fill="FFFFFF"/>
              <w:spacing w:before="100" w:beforeAutospacing="1" w:after="100" w:afterAutospacing="1"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6.3.1.1</w:t>
            </w:r>
          </w:p>
          <w:p w:rsidR="00F50B09" w:rsidRPr="00810F6F" w:rsidRDefault="00F50B09" w:rsidP="007E6B09">
            <w:pPr>
              <w:widowControl/>
              <w:shd w:val="clear" w:color="auto" w:fill="FFFFFF"/>
              <w:spacing w:before="100" w:beforeAutospacing="1" w:after="100" w:afterAutospacing="1"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анимацию объектов и событий в игровой среде п</w:t>
            </w:r>
            <w:r w:rsidR="005D431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рограмм</w:t>
            </w:r>
            <w:r w:rsidR="00F75413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ирования (Лого, Scratch (Скратч</w:t>
            </w:r>
            <w:r w:rsidR="005D431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)</w:t>
            </w:r>
          </w:p>
          <w:p w:rsidR="00F50B09" w:rsidRPr="00810F6F" w:rsidRDefault="00F50B09" w:rsidP="007E6B09">
            <w:pPr>
              <w:widowControl/>
              <w:shd w:val="clear" w:color="auto" w:fill="FFFFFF"/>
              <w:spacing w:before="100" w:beforeAutospacing="1" w:after="100" w:afterAutospacing="1"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6.3.1.2</w:t>
            </w:r>
          </w:p>
          <w:p w:rsidR="00F50B09" w:rsidRPr="00810F6F" w:rsidRDefault="00F50B09" w:rsidP="007E6B09">
            <w:pPr>
              <w:shd w:val="clear" w:color="auto" w:fill="FFFFFF"/>
              <w:spacing w:before="100" w:beforeAutospacing="1" w:after="100" w:afterAutospacing="1"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переменные, цикл, условие, действия объектов: создавать, удалять, менять свойства;</w:t>
            </w:r>
          </w:p>
        </w:tc>
        <w:tc>
          <w:tcPr>
            <w:tcW w:w="662" w:type="pct"/>
          </w:tcPr>
          <w:p w:rsidR="00F50B09" w:rsidRPr="00810F6F" w:rsidRDefault="00F50B09" w:rsidP="007E6B0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7.3.1.1</w:t>
            </w:r>
          </w:p>
          <w:p w:rsidR="00F50B09" w:rsidRPr="00810F6F" w:rsidRDefault="00F50B09" w:rsidP="007E6B0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разрабатывать и реализовывать сценарии в игровой среде программирования.</w:t>
            </w:r>
          </w:p>
          <w:p w:rsidR="00F50B09" w:rsidRPr="00810F6F" w:rsidRDefault="00F50B09" w:rsidP="007E6B0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7.3.1.2</w:t>
            </w:r>
          </w:p>
          <w:p w:rsidR="00F50B09" w:rsidRPr="00810F6F" w:rsidRDefault="00F50B09" w:rsidP="007E6B09">
            <w:pPr>
              <w:spacing w:line="240" w:lineRule="auto"/>
              <w:ind w:firstLine="34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сценарий, программный код ;</w:t>
            </w:r>
          </w:p>
        </w:tc>
        <w:tc>
          <w:tcPr>
            <w:tcW w:w="735" w:type="pct"/>
          </w:tcPr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8.3.1.1</w:t>
            </w:r>
          </w:p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модели объ</w:t>
            </w:r>
            <w:r w:rsidR="007E6B09"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ектов и событий в 3D редакторах</w:t>
            </w:r>
          </w:p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8.3.1.2</w:t>
            </w:r>
          </w:p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модель, моделирование, 3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- редактор, трёхмерная графика, трёхмерные модели объектов, трёхмерные модели событий;</w:t>
            </w:r>
          </w:p>
        </w:tc>
        <w:tc>
          <w:tcPr>
            <w:tcW w:w="810" w:type="pct"/>
          </w:tcPr>
          <w:p w:rsidR="00F50B09" w:rsidRPr="00810F6F" w:rsidRDefault="00F50B09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9.3.1.1</w:t>
            </w:r>
          </w:p>
          <w:p w:rsidR="00F50B09" w:rsidRPr="00810F6F" w:rsidRDefault="00F50B09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создавать модели задач в интегрированной среде разработки программ.</w:t>
            </w:r>
          </w:p>
          <w:p w:rsidR="00F50B09" w:rsidRPr="00810F6F" w:rsidRDefault="00F50B09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9.3.1.2</w:t>
            </w:r>
          </w:p>
          <w:p w:rsidR="00F50B09" w:rsidRPr="00810F6F" w:rsidRDefault="00F50B09" w:rsidP="007E6B09">
            <w:pPr>
              <w:spacing w:line="240" w:lineRule="auto"/>
              <w:ind w:left="36" w:hanging="9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знать и употреблять типовой словарь: компьютерная модель, интегрированная среда; </w:t>
            </w:r>
          </w:p>
        </w:tc>
        <w:tc>
          <w:tcPr>
            <w:tcW w:w="731" w:type="pct"/>
          </w:tcPr>
          <w:p w:rsidR="00F50B09" w:rsidRPr="00810F6F" w:rsidRDefault="00F50B09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10.3.1.1</w:t>
            </w:r>
          </w:p>
          <w:p w:rsidR="00F50B09" w:rsidRPr="00810F6F" w:rsidRDefault="00F50B09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разрабатывать и исследовать модели процессов (физических, биологических, экономи ческих) в электронных таблицах.</w:t>
            </w:r>
          </w:p>
          <w:p w:rsidR="00F50B09" w:rsidRPr="00810F6F" w:rsidRDefault="00F50B09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10.3.1.2</w:t>
            </w:r>
          </w:p>
          <w:p w:rsidR="00F50B09" w:rsidRPr="00810F6F" w:rsidRDefault="00F50B09" w:rsidP="007E6B09">
            <w:pPr>
              <w:spacing w:line="240" w:lineRule="auto"/>
              <w:ind w:left="36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типовой словарь: исходные данные промежуточные расчёты, результаты;</w:t>
            </w:r>
          </w:p>
        </w:tc>
      </w:tr>
      <w:tr w:rsidR="006B3A3D" w:rsidRPr="00862EC7" w:rsidTr="007E6B09">
        <w:tc>
          <w:tcPr>
            <w:tcW w:w="591" w:type="pct"/>
          </w:tcPr>
          <w:p w:rsidR="006B3A3D" w:rsidRPr="00810F6F" w:rsidRDefault="006B3A3D" w:rsidP="00D32D70">
            <w:pPr>
              <w:spacing w:line="240" w:lineRule="auto"/>
              <w:ind w:left="142"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lastRenderedPageBreak/>
              <w:t>3.2 Алгоритмы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5.3.2.1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формулировать определение алгоритма; 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 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5.3.2.2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представлять алгоритм в словесной форме;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5.3.2.3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приводить примеры исполнителей и их системы команд;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5.3.2.4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алгоритм, исполнитель алгоритма, программа;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6.3.2.1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создавать компьютерную презентацию с эффектами анимации по имеющемуся сюжету;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6.3.2.2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представлять алгоритм в словесной форме;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6.3.2.3</w:t>
            </w:r>
          </w:p>
          <w:p w:rsidR="006B3A3D" w:rsidRPr="00810F6F" w:rsidRDefault="006B3A3D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алгоритм, исполнитель алгоритма, программа;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7.3.2.1</w:t>
            </w:r>
          </w:p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поэтапно разбирать решение задачи ;</w:t>
            </w:r>
          </w:p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7.3.2.2</w:t>
            </w:r>
          </w:p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представлять алгоритм в виде блок-схем;</w:t>
            </w:r>
          </w:p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7.3.2.3</w:t>
            </w:r>
          </w:p>
          <w:p w:rsidR="006B3A3D" w:rsidRPr="00810F6F" w:rsidRDefault="006B3A3D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блок-схема, блок начала и конца алгоритма, блок ввода-вывода данных, блок решения, условный блок;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6B3A3D" w:rsidRPr="00810F6F" w:rsidRDefault="006B3A3D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8.3.2.1</w:t>
            </w:r>
          </w:p>
          <w:p w:rsidR="006B3A3D" w:rsidRPr="00810F6F" w:rsidRDefault="006B3A3D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Записывать алгоритм на языке программирования;</w:t>
            </w:r>
          </w:p>
          <w:p w:rsidR="006B3A3D" w:rsidRPr="00810F6F" w:rsidRDefault="006B3A3D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8.3.2.2</w:t>
            </w:r>
          </w:p>
          <w:p w:rsidR="006B3A3D" w:rsidRPr="00810F6F" w:rsidRDefault="006B3A3D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язык программирования, алфавит языка, компиляция, оператор, данные;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9.3.2.1</w:t>
            </w:r>
          </w:p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осуществлять трассировку алгоритма; </w:t>
            </w:r>
          </w:p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9.3.2.2</w:t>
            </w:r>
          </w:p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оценивать решение поставленной задачи;</w:t>
            </w:r>
          </w:p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9.3.2.3</w:t>
            </w:r>
          </w:p>
          <w:p w:rsidR="006B3A3D" w:rsidRPr="00810F6F" w:rsidRDefault="006B3A3D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трассировка алгоритма;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:rsidR="006B3A3D" w:rsidRPr="00810F6F" w:rsidRDefault="006B3A3D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10.3.2.1</w:t>
            </w:r>
          </w:p>
          <w:p w:rsidR="006B3A3D" w:rsidRPr="00810F6F" w:rsidRDefault="006B3A3D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решать задачу различными способами, описывать каждый из них и выбирать наиболее эффективный;</w:t>
            </w:r>
          </w:p>
          <w:p w:rsidR="006B3A3D" w:rsidRPr="00810F6F" w:rsidRDefault="006B3A3D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10.3.2.2</w:t>
            </w:r>
          </w:p>
          <w:p w:rsidR="006B3A3D" w:rsidRPr="00810F6F" w:rsidRDefault="006B3A3D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вырабатывать способность логического мышления, осмысления полученных результатов при решении задачи различными способами и выявлении наиболее эффективного;</w:t>
            </w:r>
          </w:p>
        </w:tc>
      </w:tr>
      <w:tr w:rsidR="00F50B09" w:rsidRPr="00862EC7" w:rsidTr="007E6B09">
        <w:tc>
          <w:tcPr>
            <w:tcW w:w="591" w:type="pct"/>
          </w:tcPr>
          <w:p w:rsidR="00F50B09" w:rsidRPr="00810F6F" w:rsidRDefault="00F50B09" w:rsidP="00D32D70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>3.3 Програ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lastRenderedPageBreak/>
              <w:t>ммирование</w:t>
            </w:r>
          </w:p>
        </w:tc>
        <w:tc>
          <w:tcPr>
            <w:tcW w:w="735" w:type="pct"/>
            <w:shd w:val="clear" w:color="auto" w:fill="auto"/>
          </w:tcPr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5.3.3.1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составлят</w:t>
            </w:r>
            <w:r w:rsidRPr="00810F6F">
              <w:rPr>
                <w:sz w:val="28"/>
                <w:szCs w:val="28"/>
              </w:rPr>
              <w:lastRenderedPageBreak/>
              <w:t>ь простые программы в игровой среде программирования (Лого, Scratch</w:t>
            </w:r>
            <w:r w:rsidR="00F75413">
              <w:rPr>
                <w:sz w:val="28"/>
                <w:szCs w:val="28"/>
              </w:rPr>
              <w:t xml:space="preserve"> (Скратч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5.3.3.2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программирование, игровая среда программирования, 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проекты, листы проекта, черепашка, рабочее поле, переменные, общие свойства объектов: цвет, размер;</w:t>
            </w:r>
          </w:p>
        </w:tc>
        <w:tc>
          <w:tcPr>
            <w:tcW w:w="735" w:type="pct"/>
          </w:tcPr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6.3.3.1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использо</w:t>
            </w:r>
            <w:r w:rsidRPr="00810F6F">
              <w:rPr>
                <w:sz w:val="28"/>
                <w:szCs w:val="28"/>
              </w:rPr>
              <w:lastRenderedPageBreak/>
              <w:t>вать команды ветвления и цикла в игровой среде программирования (Лого, Scratch</w:t>
            </w:r>
            <w:r w:rsidR="00F75413">
              <w:rPr>
                <w:sz w:val="28"/>
                <w:szCs w:val="28"/>
              </w:rPr>
              <w:t xml:space="preserve"> (Скратч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6.3.3.2</w:t>
            </w:r>
          </w:p>
          <w:p w:rsidR="00F50B09" w:rsidRPr="00810F6F" w:rsidRDefault="00F50B09" w:rsidP="007E6B09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переменные, ветвление, цикл, команды ветвления, команды цикла, условие, действия объектов: создавать, удалять, менять свойства;</w:t>
            </w:r>
          </w:p>
        </w:tc>
        <w:tc>
          <w:tcPr>
            <w:tcW w:w="662" w:type="pct"/>
            <w:shd w:val="clear" w:color="auto" w:fill="auto"/>
          </w:tcPr>
          <w:p w:rsidR="00F50B09" w:rsidRPr="00810F6F" w:rsidRDefault="00F50B09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7.3.3.1</w:t>
            </w:r>
          </w:p>
          <w:p w:rsidR="00F50B09" w:rsidRPr="00810F6F" w:rsidRDefault="00F50B09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находит</w:t>
            </w:r>
            <w:r w:rsidRPr="00810F6F">
              <w:rPr>
                <w:sz w:val="28"/>
                <w:szCs w:val="28"/>
              </w:rPr>
              <w:lastRenderedPageBreak/>
              <w:t>ь и исправлять ошибки в программе;</w:t>
            </w:r>
          </w:p>
          <w:p w:rsidR="00F50B09" w:rsidRPr="00810F6F" w:rsidRDefault="00F50B09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7.3.3.2</w:t>
            </w:r>
          </w:p>
          <w:p w:rsidR="00F50B09" w:rsidRPr="00810F6F" w:rsidRDefault="00F50B09" w:rsidP="007E6B09">
            <w:pPr>
              <w:pStyle w:val="NESTableText"/>
              <w:ind w:left="0" w:firstLine="34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сценарий, программный код ;</w:t>
            </w:r>
          </w:p>
        </w:tc>
        <w:tc>
          <w:tcPr>
            <w:tcW w:w="735" w:type="pct"/>
            <w:shd w:val="clear" w:color="auto" w:fill="auto"/>
          </w:tcPr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8.3.3.1</w:t>
            </w:r>
          </w:p>
          <w:p w:rsidR="00F50B09" w:rsidRPr="00810F6F" w:rsidRDefault="00F50B09" w:rsidP="007E6B09">
            <w:pPr>
              <w:spacing w:line="240" w:lineRule="auto"/>
              <w:ind w:left="35" w:hanging="8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класссиф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ицировать типы данных;</w:t>
            </w:r>
          </w:p>
          <w:p w:rsidR="00F50B09" w:rsidRPr="00810F6F" w:rsidRDefault="00F50B09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8.3.3.2</w:t>
            </w:r>
          </w:p>
          <w:p w:rsidR="00F50B09" w:rsidRPr="00810F6F" w:rsidRDefault="00F50B09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810F6F">
              <w:rPr>
                <w:sz w:val="28"/>
                <w:szCs w:val="28"/>
                <w:lang w:val="kk-KZ"/>
              </w:rPr>
              <w:t>программ</w:t>
            </w:r>
            <w:r w:rsidRPr="00810F6F">
              <w:rPr>
                <w:sz w:val="28"/>
                <w:szCs w:val="28"/>
              </w:rPr>
              <w:t xml:space="preserve"> (С/С++, </w:t>
            </w:r>
            <w:r w:rsidR="005D4310" w:rsidRPr="005D4310">
              <w:rPr>
                <w:sz w:val="28"/>
                <w:szCs w:val="28"/>
                <w:lang w:val="en-US"/>
              </w:rPr>
              <w:t>Python</w:t>
            </w:r>
            <w:r w:rsidR="005D4310" w:rsidRPr="005D4310">
              <w:rPr>
                <w:sz w:val="28"/>
                <w:szCs w:val="28"/>
              </w:rPr>
              <w:t xml:space="preserve"> (</w:t>
            </w:r>
            <w:r w:rsidR="00851318">
              <w:rPr>
                <w:sz w:val="28"/>
                <w:szCs w:val="28"/>
              </w:rPr>
              <w:t>Пайзн</w:t>
            </w:r>
            <w:r w:rsidR="005D4310" w:rsidRPr="005D4310">
              <w:rPr>
                <w:sz w:val="28"/>
                <w:szCs w:val="28"/>
              </w:rPr>
              <w:t xml:space="preserve">), </w:t>
            </w:r>
            <w:r w:rsidR="005D4310" w:rsidRPr="005D4310">
              <w:rPr>
                <w:sz w:val="28"/>
                <w:szCs w:val="28"/>
                <w:lang w:val="en-US"/>
              </w:rPr>
              <w:t>Delphi</w:t>
            </w:r>
            <w:r w:rsidR="005D4310" w:rsidRPr="005D4310">
              <w:rPr>
                <w:sz w:val="28"/>
                <w:szCs w:val="28"/>
              </w:rPr>
              <w:t xml:space="preserve"> (Дельфи), </w:t>
            </w:r>
            <w:r w:rsidR="005D4310" w:rsidRPr="005D4310">
              <w:rPr>
                <w:sz w:val="28"/>
                <w:szCs w:val="28"/>
                <w:lang w:val="en-US"/>
              </w:rPr>
              <w:t>Lazarus</w:t>
            </w:r>
            <w:r w:rsidR="005D4310" w:rsidRPr="005D4310">
              <w:rPr>
                <w:sz w:val="28"/>
                <w:szCs w:val="28"/>
              </w:rPr>
              <w:t xml:space="preserve"> (Лазарас), </w:t>
            </w:r>
            <w:r w:rsidR="005D4310" w:rsidRPr="005D4310">
              <w:rPr>
                <w:sz w:val="28"/>
                <w:szCs w:val="28"/>
                <w:lang w:val="en-US"/>
              </w:rPr>
              <w:t>Pascal</w:t>
            </w:r>
            <w:r w:rsidR="005D4310" w:rsidRPr="005D4310">
              <w:rPr>
                <w:sz w:val="28"/>
                <w:szCs w:val="28"/>
              </w:rPr>
              <w:t xml:space="preserve"> (Паскаль)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8.3.3.3</w:t>
            </w:r>
          </w:p>
          <w:p w:rsidR="00F50B09" w:rsidRPr="00810F6F" w:rsidRDefault="00F50B09" w:rsidP="007E6B09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переменная, оператор присваивания, оператор ввода, оператор вывода, </w:t>
            </w:r>
            <w:r w:rsidRPr="00810F6F">
              <w:rPr>
                <w:sz w:val="28"/>
                <w:szCs w:val="28"/>
              </w:rPr>
              <w:lastRenderedPageBreak/>
              <w:t>оператор перехода, условный оператор, вложенные условия;</w:t>
            </w:r>
          </w:p>
        </w:tc>
        <w:tc>
          <w:tcPr>
            <w:tcW w:w="810" w:type="pct"/>
          </w:tcPr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9.3.3.1</w:t>
            </w:r>
          </w:p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>использов</w:t>
            </w:r>
            <w:r w:rsidRPr="00810F6F">
              <w:rPr>
                <w:sz w:val="28"/>
                <w:szCs w:val="28"/>
              </w:rPr>
              <w:lastRenderedPageBreak/>
              <w:t xml:space="preserve">ать операторы выбора и циклов в интегриро ванной среде разработки </w:t>
            </w:r>
            <w:r w:rsidRPr="00810F6F">
              <w:rPr>
                <w:sz w:val="28"/>
                <w:szCs w:val="28"/>
                <w:lang w:val="kk-KZ"/>
              </w:rPr>
              <w:t xml:space="preserve">программ </w:t>
            </w:r>
            <w:r w:rsidRPr="00810F6F">
              <w:rPr>
                <w:sz w:val="28"/>
                <w:szCs w:val="28"/>
              </w:rPr>
              <w:t xml:space="preserve">(С/С++, </w:t>
            </w:r>
            <w:r w:rsidR="005D4310" w:rsidRPr="005D4310">
              <w:rPr>
                <w:sz w:val="28"/>
                <w:szCs w:val="28"/>
                <w:lang w:val="en-US"/>
              </w:rPr>
              <w:t>Python</w:t>
            </w:r>
            <w:r w:rsidR="005D4310" w:rsidRPr="005D4310">
              <w:rPr>
                <w:sz w:val="28"/>
                <w:szCs w:val="28"/>
              </w:rPr>
              <w:t xml:space="preserve"> (</w:t>
            </w:r>
            <w:r w:rsidR="00851318">
              <w:rPr>
                <w:sz w:val="28"/>
                <w:szCs w:val="28"/>
              </w:rPr>
              <w:t>Пайзн</w:t>
            </w:r>
            <w:r w:rsidR="005D4310" w:rsidRPr="005D4310">
              <w:rPr>
                <w:sz w:val="28"/>
                <w:szCs w:val="28"/>
              </w:rPr>
              <w:t xml:space="preserve">), </w:t>
            </w:r>
            <w:r w:rsidR="005D4310" w:rsidRPr="005D4310">
              <w:rPr>
                <w:sz w:val="28"/>
                <w:szCs w:val="28"/>
                <w:lang w:val="en-US"/>
              </w:rPr>
              <w:t>Delphi</w:t>
            </w:r>
            <w:r w:rsidR="005D4310" w:rsidRPr="005D4310">
              <w:rPr>
                <w:sz w:val="28"/>
                <w:szCs w:val="28"/>
              </w:rPr>
              <w:t xml:space="preserve"> (Дельфи), </w:t>
            </w:r>
            <w:r w:rsidR="005D4310" w:rsidRPr="005D4310">
              <w:rPr>
                <w:sz w:val="28"/>
                <w:szCs w:val="28"/>
                <w:lang w:val="en-US"/>
              </w:rPr>
              <w:t>Lazarus</w:t>
            </w:r>
            <w:r w:rsidR="005D4310" w:rsidRPr="005D4310">
              <w:rPr>
                <w:sz w:val="28"/>
                <w:szCs w:val="28"/>
              </w:rPr>
              <w:t xml:space="preserve"> (Лазарас), </w:t>
            </w:r>
            <w:r w:rsidR="005D4310" w:rsidRPr="005D4310">
              <w:rPr>
                <w:sz w:val="28"/>
                <w:szCs w:val="28"/>
                <w:lang w:val="en-US"/>
              </w:rPr>
              <w:t>Pascal</w:t>
            </w:r>
            <w:r w:rsidR="005D4310" w:rsidRPr="005D4310">
              <w:rPr>
                <w:sz w:val="28"/>
                <w:szCs w:val="28"/>
              </w:rPr>
              <w:t xml:space="preserve"> (Паскаль)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9.3.3.2</w:t>
            </w:r>
          </w:p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использовать компоненты интегрированной среды разработки программ (С/С++, </w:t>
            </w:r>
            <w:r w:rsidRPr="00810F6F">
              <w:rPr>
                <w:sz w:val="28"/>
                <w:szCs w:val="28"/>
                <w:lang w:val="en-US"/>
              </w:rPr>
              <w:t>Python</w:t>
            </w:r>
            <w:r w:rsidRPr="00810F6F">
              <w:rPr>
                <w:sz w:val="28"/>
                <w:szCs w:val="28"/>
              </w:rPr>
              <w:t xml:space="preserve">, Delphi, Lazarus, </w:t>
            </w:r>
            <w:r w:rsidRPr="00810F6F">
              <w:rPr>
                <w:sz w:val="28"/>
                <w:szCs w:val="28"/>
                <w:lang w:val="en-US"/>
              </w:rPr>
              <w:t>Pascal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9.3.3.3</w:t>
            </w:r>
          </w:p>
          <w:p w:rsidR="00F50B09" w:rsidRPr="00810F6F" w:rsidRDefault="00F50B09" w:rsidP="007E6B09">
            <w:pPr>
              <w:pStyle w:val="NESTableText"/>
              <w:ind w:left="36" w:hanging="9"/>
              <w:jc w:val="both"/>
              <w:rPr>
                <w:sz w:val="28"/>
                <w:szCs w:val="28"/>
                <w:lang w:val="kk-KZ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оператор </w:t>
            </w:r>
            <w:r w:rsidRPr="00810F6F">
              <w:rPr>
                <w:sz w:val="28"/>
                <w:szCs w:val="28"/>
              </w:rPr>
              <w:lastRenderedPageBreak/>
              <w:t>выбора, операторы цикла, цикл с параметром, цикл с предусловием, цикл с постусловием</w:t>
            </w:r>
          </w:p>
        </w:tc>
        <w:tc>
          <w:tcPr>
            <w:tcW w:w="731" w:type="pct"/>
          </w:tcPr>
          <w:p w:rsidR="00F50B09" w:rsidRPr="00810F6F" w:rsidRDefault="00F50B09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10.3.3.1</w:t>
            </w:r>
          </w:p>
          <w:p w:rsidR="00F50B09" w:rsidRPr="00810F6F" w:rsidRDefault="00F50B09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составля</w:t>
            </w:r>
            <w:r w:rsidRPr="00810F6F">
              <w:rPr>
                <w:sz w:val="28"/>
                <w:szCs w:val="28"/>
              </w:rPr>
              <w:lastRenderedPageBreak/>
              <w:t xml:space="preserve">ть программы в интегрированной среде разработки с использованием одномерных массивов (С/С++, </w:t>
            </w:r>
            <w:r w:rsidR="005D4310" w:rsidRPr="005D4310">
              <w:rPr>
                <w:sz w:val="28"/>
                <w:szCs w:val="28"/>
                <w:lang w:val="en-US"/>
              </w:rPr>
              <w:t>Python</w:t>
            </w:r>
            <w:r w:rsidR="005D4310" w:rsidRPr="005D4310">
              <w:rPr>
                <w:sz w:val="28"/>
                <w:szCs w:val="28"/>
              </w:rPr>
              <w:t xml:space="preserve"> (</w:t>
            </w:r>
            <w:r w:rsidR="00851318">
              <w:rPr>
                <w:sz w:val="28"/>
                <w:szCs w:val="28"/>
              </w:rPr>
              <w:t>Пайзн</w:t>
            </w:r>
            <w:r w:rsidR="005D4310" w:rsidRPr="005D4310">
              <w:rPr>
                <w:sz w:val="28"/>
                <w:szCs w:val="28"/>
              </w:rPr>
              <w:t xml:space="preserve">), </w:t>
            </w:r>
            <w:r w:rsidR="005D4310" w:rsidRPr="005D4310">
              <w:rPr>
                <w:sz w:val="28"/>
                <w:szCs w:val="28"/>
                <w:lang w:val="en-US"/>
              </w:rPr>
              <w:t>Delphi</w:t>
            </w:r>
            <w:r w:rsidR="005D4310" w:rsidRPr="005D4310">
              <w:rPr>
                <w:sz w:val="28"/>
                <w:szCs w:val="28"/>
              </w:rPr>
              <w:t xml:space="preserve"> (Дельфи), </w:t>
            </w:r>
            <w:r w:rsidR="005D4310" w:rsidRPr="005D4310">
              <w:rPr>
                <w:sz w:val="28"/>
                <w:szCs w:val="28"/>
                <w:lang w:val="en-US"/>
              </w:rPr>
              <w:t>Lazarus</w:t>
            </w:r>
            <w:r w:rsidR="005D4310" w:rsidRPr="005D4310">
              <w:rPr>
                <w:sz w:val="28"/>
                <w:szCs w:val="28"/>
              </w:rPr>
              <w:t xml:space="preserve"> (Лазарас), </w:t>
            </w:r>
            <w:r w:rsidR="005D4310" w:rsidRPr="005D4310">
              <w:rPr>
                <w:sz w:val="28"/>
                <w:szCs w:val="28"/>
                <w:lang w:val="en-US"/>
              </w:rPr>
              <w:t>Pascal</w:t>
            </w:r>
            <w:r w:rsidR="005D4310" w:rsidRPr="005D4310">
              <w:rPr>
                <w:sz w:val="28"/>
                <w:szCs w:val="28"/>
              </w:rPr>
              <w:t xml:space="preserve"> (Паскаль)</w:t>
            </w:r>
            <w:r w:rsidRPr="00810F6F">
              <w:rPr>
                <w:sz w:val="28"/>
                <w:szCs w:val="28"/>
              </w:rPr>
              <w:t>);</w:t>
            </w:r>
          </w:p>
          <w:p w:rsidR="00F50B09" w:rsidRPr="00810F6F" w:rsidRDefault="00F50B09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10.3.3.2</w:t>
            </w:r>
          </w:p>
          <w:p w:rsidR="00F50B09" w:rsidRPr="00810F6F" w:rsidRDefault="00F50B09" w:rsidP="007E6B09">
            <w:pPr>
              <w:pStyle w:val="NESTableText"/>
              <w:ind w:left="36" w:firstLine="0"/>
              <w:jc w:val="left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массив, размерность массива, одномерный массив, индекс;</w:t>
            </w:r>
          </w:p>
        </w:tc>
      </w:tr>
    </w:tbl>
    <w:p w:rsidR="00FA118F" w:rsidRPr="008A20B6" w:rsidRDefault="00FA118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ru-RU" w:eastAsia="en-GB"/>
        </w:rPr>
      </w:pPr>
    </w:p>
    <w:p w:rsidR="004F07ED" w:rsidRPr="00A12B85" w:rsidRDefault="00F25214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4) р</w:t>
      </w:r>
      <w:r w:rsidR="004F07ED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аздел 4. «Здоровье и безопасность»</w:t>
      </w:r>
      <w:r w:rsidR="0043710F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:</w:t>
      </w:r>
    </w:p>
    <w:p w:rsidR="0031665B" w:rsidRDefault="0043710F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т</w:t>
      </w:r>
      <w:r w:rsidR="00FA118F" w:rsidRPr="00A12B85">
        <w:rPr>
          <w:rFonts w:ascii="Times New Roman" w:hAnsi="Times New Roman"/>
          <w:color w:val="000000" w:themeColor="text1"/>
          <w:sz w:val="28"/>
          <w:szCs w:val="28"/>
          <w:lang w:val="ru-RU" w:eastAsia="en-GB"/>
        </w:rPr>
        <w:t>аблица 4</w:t>
      </w:r>
    </w:p>
    <w:p w:rsidR="00C764A6" w:rsidRPr="00A12B85" w:rsidRDefault="00C764A6" w:rsidP="005C5526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3"/>
        <w:tblW w:w="489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6"/>
        <w:gridCol w:w="1276"/>
        <w:gridCol w:w="1418"/>
        <w:gridCol w:w="1559"/>
        <w:gridCol w:w="1415"/>
      </w:tblGrid>
      <w:tr w:rsidR="0031665B" w:rsidRPr="00810F6F" w:rsidTr="007E6B09">
        <w:tc>
          <w:tcPr>
            <w:tcW w:w="588" w:type="pct"/>
            <w:vMerge w:val="restart"/>
          </w:tcPr>
          <w:p w:rsidR="0031665B" w:rsidRPr="00810F6F" w:rsidRDefault="0031665B" w:rsidP="0031665B">
            <w:pPr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>Подразделы</w:t>
            </w:r>
          </w:p>
        </w:tc>
        <w:tc>
          <w:tcPr>
            <w:tcW w:w="4412" w:type="pct"/>
            <w:gridSpan w:val="6"/>
          </w:tcPr>
          <w:p w:rsidR="0031665B" w:rsidRPr="00810F6F" w:rsidRDefault="0031665B" w:rsidP="00C764A6">
            <w:pPr>
              <w:spacing w:line="240" w:lineRule="auto"/>
              <w:ind w:firstLine="27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Цели обучения</w:t>
            </w:r>
          </w:p>
        </w:tc>
      </w:tr>
      <w:tr w:rsidR="00FA118F" w:rsidRPr="00810F6F" w:rsidTr="007E6B09">
        <w:tc>
          <w:tcPr>
            <w:tcW w:w="588" w:type="pct"/>
            <w:vMerge/>
          </w:tcPr>
          <w:p w:rsidR="00DA3F58" w:rsidRPr="00810F6F" w:rsidRDefault="00DA3F58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</w:p>
        </w:tc>
        <w:tc>
          <w:tcPr>
            <w:tcW w:w="736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5 класс</w:t>
            </w:r>
          </w:p>
        </w:tc>
        <w:tc>
          <w:tcPr>
            <w:tcW w:w="735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6 класс</w:t>
            </w:r>
          </w:p>
        </w:tc>
        <w:tc>
          <w:tcPr>
            <w:tcW w:w="662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736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8 класс</w:t>
            </w:r>
          </w:p>
        </w:tc>
        <w:tc>
          <w:tcPr>
            <w:tcW w:w="809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9 класс</w:t>
            </w:r>
          </w:p>
        </w:tc>
        <w:tc>
          <w:tcPr>
            <w:tcW w:w="734" w:type="pct"/>
          </w:tcPr>
          <w:p w:rsidR="00DA3F58" w:rsidRPr="00810F6F" w:rsidRDefault="008511AA" w:rsidP="00C764A6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 класс</w:t>
            </w:r>
          </w:p>
        </w:tc>
      </w:tr>
      <w:tr w:rsidR="00F50B09" w:rsidRPr="004B0A99" w:rsidTr="007E6B09">
        <w:tc>
          <w:tcPr>
            <w:tcW w:w="588" w:type="pct"/>
          </w:tcPr>
          <w:p w:rsidR="00F50B09" w:rsidRPr="00810F6F" w:rsidRDefault="00F50B09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 xml:space="preserve">4.1 </w:t>
            </w:r>
          </w:p>
          <w:p w:rsidR="00F50B09" w:rsidRPr="00810F6F" w:rsidRDefault="00F50B09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>Эргономика</w:t>
            </w:r>
          </w:p>
        </w:tc>
        <w:tc>
          <w:tcPr>
            <w:tcW w:w="736" w:type="pct"/>
            <w:shd w:val="clear" w:color="auto" w:fill="auto"/>
          </w:tcPr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firstLine="27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5.4.1.1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firstLine="27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рассуждать о последствиях нарушения правил техники безопасности;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firstLine="27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5.4.1.2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after="0"/>
              <w:ind w:firstLine="27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знать и употреблять типовой словарь: техника безопасности, переутомление, зрительное напряжение, гимнасти</w:t>
            </w: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ка;</w:t>
            </w:r>
          </w:p>
        </w:tc>
        <w:tc>
          <w:tcPr>
            <w:tcW w:w="735" w:type="pct"/>
          </w:tcPr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4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lastRenderedPageBreak/>
              <w:t>6.4.1.1.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4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/>
              </w:rPr>
              <w:t>рассуждать о том, как можно уберечь себя от вредных последствий работы на компьютере;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4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6.4.1.2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after="0"/>
              <w:ind w:left="34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знать и употреблять типовой словарь: правила техники безопасности, огнетушитель, </w:t>
            </w: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пожарная безопасность, электробезопасность, осанка, упражнения для снятия усталости, упражнения для запястья;</w:t>
            </w:r>
          </w:p>
        </w:tc>
        <w:tc>
          <w:tcPr>
            <w:tcW w:w="662" w:type="pct"/>
          </w:tcPr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5" w:hanging="8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lastRenderedPageBreak/>
              <w:t>7.4.1.1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5" w:hanging="8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формулировать и решать задачи эргономики (для максимального комфорта и эффективности);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beforeAutospacing="0" w:after="0" w:afterAutospacing="0"/>
              <w:ind w:left="35" w:hanging="8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>7.4.1.2</w:t>
            </w:r>
          </w:p>
          <w:p w:rsidR="00F50B09" w:rsidRPr="00810F6F" w:rsidRDefault="00F50B09" w:rsidP="00366BEB">
            <w:pPr>
              <w:pStyle w:val="ac"/>
              <w:widowControl w:val="0"/>
              <w:spacing w:before="0" w:after="0"/>
              <w:ind w:left="35" w:hanging="8"/>
              <w:contextualSpacing/>
              <w:jc w:val="both"/>
              <w:rPr>
                <w:color w:val="000000" w:themeColor="text1"/>
                <w:sz w:val="28"/>
                <w:szCs w:val="28"/>
                <w:lang w:val="ru-RU" w:eastAsia="en-US"/>
              </w:rPr>
            </w:pP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t xml:space="preserve">знать и употреблять типовой словарь: эргономика, комфорт, эффективность, </w:t>
            </w:r>
            <w:r w:rsidRPr="00810F6F">
              <w:rPr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освещенность;</w:t>
            </w:r>
          </w:p>
        </w:tc>
        <w:tc>
          <w:tcPr>
            <w:tcW w:w="736" w:type="pct"/>
          </w:tcPr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8.4.1.1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выполнять требования к созданию интерфейса разрабатываемого проекта;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8.4.1.2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интерфейс, визуальный интерфейс, цветовая гамма, функцион</w:t>
            </w:r>
            <w:r w:rsidRPr="00810F6F">
              <w:rPr>
                <w:sz w:val="28"/>
                <w:szCs w:val="28"/>
              </w:rPr>
              <w:lastRenderedPageBreak/>
              <w:t>альные признаки;</w:t>
            </w:r>
          </w:p>
        </w:tc>
        <w:tc>
          <w:tcPr>
            <w:tcW w:w="809" w:type="pct"/>
          </w:tcPr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9.4.1.1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приводить примеры влияния различных электронных устройств на организм человека и эффективно использовать методы защиты;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9.4.1.2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негативное влияние, электромагнитное излучение, </w:t>
            </w:r>
            <w:r w:rsidRPr="00810F6F">
              <w:rPr>
                <w:sz w:val="28"/>
                <w:szCs w:val="28"/>
              </w:rPr>
              <w:lastRenderedPageBreak/>
              <w:t>электростатическое поле, ионизация воздуха, стресс, бессонница, болезни позвоночника, мышц, суставов;</w:t>
            </w:r>
          </w:p>
        </w:tc>
        <w:tc>
          <w:tcPr>
            <w:tcW w:w="734" w:type="pct"/>
          </w:tcPr>
          <w:p w:rsidR="00F50B09" w:rsidRPr="00810F6F" w:rsidRDefault="00F50B09" w:rsidP="009340F7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10.4.1.1</w:t>
            </w:r>
          </w:p>
          <w:p w:rsidR="00F50B09" w:rsidRPr="00810F6F" w:rsidRDefault="00F50B09" w:rsidP="009340F7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критически оценивать риски, связанные с продолжи</w:t>
            </w:r>
            <w:r w:rsidR="005D431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тельным использованием компьюте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ров;</w:t>
            </w:r>
          </w:p>
          <w:p w:rsidR="00F50B09" w:rsidRPr="00810F6F" w:rsidRDefault="00F50B09" w:rsidP="009340F7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10.4.1.2</w:t>
            </w:r>
          </w:p>
          <w:p w:rsidR="00F50B09" w:rsidRPr="00810F6F" w:rsidRDefault="00F50B09" w:rsidP="009340F7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знать и употреблять выражения: перенапряжение зрительных анализаторов, инструкц</w:t>
            </w: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ия по охране труда, продолжитель ность трудовой деятель ности;</w:t>
            </w:r>
          </w:p>
        </w:tc>
      </w:tr>
      <w:tr w:rsidR="00F50B09" w:rsidRPr="00862EC7" w:rsidTr="007E6B09">
        <w:tc>
          <w:tcPr>
            <w:tcW w:w="588" w:type="pct"/>
          </w:tcPr>
          <w:p w:rsidR="00F50B09" w:rsidRPr="00810F6F" w:rsidRDefault="00F50B09" w:rsidP="005C5526">
            <w:pPr>
              <w:spacing w:line="240" w:lineRule="auto"/>
              <w:ind w:firstLine="27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lastRenderedPageBreak/>
              <w:t>4.2</w:t>
            </w:r>
          </w:p>
          <w:p w:rsidR="00F50B09" w:rsidRPr="00810F6F" w:rsidRDefault="00F50B09" w:rsidP="003A49F5">
            <w:pPr>
              <w:spacing w:line="240" w:lineRule="auto"/>
              <w:ind w:firstLine="27"/>
              <w:contextualSpacing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u-RU" w:eastAsia="en-GB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 w:eastAsia="en-GB"/>
              </w:rPr>
              <w:t>Информационная безопасность</w:t>
            </w:r>
          </w:p>
        </w:tc>
        <w:tc>
          <w:tcPr>
            <w:tcW w:w="736" w:type="pct"/>
            <w:shd w:val="clear" w:color="auto" w:fill="auto"/>
          </w:tcPr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5.4.2.1</w:t>
            </w:r>
          </w:p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рассуждать о незаконности копирования чужой работы;</w:t>
            </w:r>
          </w:p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5.4.2.2</w:t>
            </w:r>
          </w:p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810F6F">
              <w:rPr>
                <w:sz w:val="28"/>
                <w:szCs w:val="28"/>
              </w:rPr>
              <w:t>устанавливать пароль на документы;</w:t>
            </w:r>
          </w:p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5.4.2.3</w:t>
            </w:r>
          </w:p>
          <w:p w:rsidR="00F50B09" w:rsidRPr="00810F6F" w:rsidRDefault="00F50B09" w:rsidP="00366BEB">
            <w:pPr>
              <w:pStyle w:val="NESTableText"/>
              <w:ind w:left="0" w:firstLine="27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информация, информа ционная безопасность, этика, </w:t>
            </w:r>
            <w:r w:rsidRPr="00810F6F">
              <w:rPr>
                <w:sz w:val="28"/>
                <w:szCs w:val="28"/>
              </w:rPr>
              <w:lastRenderedPageBreak/>
              <w:t>компьютерная сеть, глобальная информационная сеть Интернет, ссылка, программа, браузер, электронная почта, вирус, антивирус</w:t>
            </w:r>
          </w:p>
        </w:tc>
        <w:tc>
          <w:tcPr>
            <w:tcW w:w="735" w:type="pct"/>
          </w:tcPr>
          <w:p w:rsidR="00F50B09" w:rsidRPr="00810F6F" w:rsidRDefault="00F50B09" w:rsidP="00366BEB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6.4.2.1</w:t>
            </w:r>
          </w:p>
          <w:p w:rsidR="00F50B09" w:rsidRPr="00810F6F" w:rsidRDefault="00F50B09" w:rsidP="00366BEB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рассуждать об </w:t>
            </w:r>
            <w:r w:rsidRPr="00810F6F">
              <w:rPr>
                <w:sz w:val="28"/>
                <w:szCs w:val="28"/>
                <w:lang w:eastAsia="ru-RU"/>
              </w:rPr>
              <w:t xml:space="preserve">ответственном отношении к информации с учетом правовых и этических аспектов ее распространения; </w:t>
            </w:r>
          </w:p>
          <w:p w:rsidR="00F50B09" w:rsidRPr="00810F6F" w:rsidRDefault="00F50B09" w:rsidP="00366BEB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6.4.2.2</w:t>
            </w:r>
          </w:p>
          <w:p w:rsidR="00F50B09" w:rsidRPr="00810F6F" w:rsidRDefault="00F50B09" w:rsidP="00366BEB">
            <w:pPr>
              <w:pStyle w:val="NESTableText"/>
              <w:ind w:left="34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употреблять типовой словарь: информация, информационная безопасн</w:t>
            </w:r>
            <w:r w:rsidRPr="00810F6F">
              <w:rPr>
                <w:sz w:val="28"/>
                <w:szCs w:val="28"/>
              </w:rPr>
              <w:lastRenderedPageBreak/>
              <w:t>ость, этика, компьютерная сеть, глобальная информационная сеть Интернет, ссылка, программа, браузер, электронная почта, вирус, антивирус, корректная работа</w:t>
            </w:r>
          </w:p>
        </w:tc>
        <w:tc>
          <w:tcPr>
            <w:tcW w:w="662" w:type="pct"/>
          </w:tcPr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7.4.2.1</w:t>
            </w:r>
          </w:p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объяснять понятия «авторское право», «плагиат»;</w:t>
            </w:r>
          </w:p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7.4.2.2</w:t>
            </w:r>
          </w:p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сопровождать информацию ссылками на автора;</w:t>
            </w:r>
          </w:p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7.4.2.3</w:t>
            </w:r>
          </w:p>
          <w:p w:rsidR="00F50B09" w:rsidRPr="00810F6F" w:rsidRDefault="00F50B09" w:rsidP="00366BEB">
            <w:pPr>
              <w:pStyle w:val="NESTableText"/>
              <w:ind w:left="35" w:hanging="8"/>
              <w:jc w:val="both"/>
              <w:rPr>
                <w:color w:val="000000" w:themeColor="text1"/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автор, авторское право, плагиат, </w:t>
            </w:r>
            <w:r w:rsidRPr="00810F6F">
              <w:rPr>
                <w:sz w:val="28"/>
                <w:szCs w:val="28"/>
              </w:rPr>
              <w:lastRenderedPageBreak/>
              <w:t>ссылка</w:t>
            </w:r>
          </w:p>
        </w:tc>
        <w:tc>
          <w:tcPr>
            <w:tcW w:w="736" w:type="pct"/>
          </w:tcPr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8.4.2.1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защищать компьютер от вредоносных программ;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8.4.2.2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 xml:space="preserve">знать и употреблять типовой словарь: компьютерный вирус, антивирусные программы, программы-детекторы, программы-доктора, </w:t>
            </w:r>
            <w:r w:rsidRPr="00810F6F">
              <w:rPr>
                <w:sz w:val="28"/>
                <w:szCs w:val="28"/>
              </w:rPr>
              <w:lastRenderedPageBreak/>
              <w:t>программы-ревизоры, программы-фильтры</w:t>
            </w:r>
          </w:p>
        </w:tc>
        <w:tc>
          <w:tcPr>
            <w:tcW w:w="809" w:type="pct"/>
          </w:tcPr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lastRenderedPageBreak/>
              <w:t>9.4.2.1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соблюдать правила обеспечения безопасности пользователя в сети (мошенничество и агрессия в интернете);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9.4.2.2</w:t>
            </w:r>
          </w:p>
          <w:p w:rsidR="00F50B09" w:rsidRPr="00810F6F" w:rsidRDefault="00F50B09" w:rsidP="00366BEB">
            <w:pPr>
              <w:pStyle w:val="NESTableText"/>
              <w:ind w:left="0" w:firstLine="0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спам, кибермошенничество, киберпреследование (кибер-буллинг)</w:t>
            </w:r>
          </w:p>
        </w:tc>
        <w:tc>
          <w:tcPr>
            <w:tcW w:w="734" w:type="pct"/>
          </w:tcPr>
          <w:p w:rsidR="00F50B09" w:rsidRPr="00810F6F" w:rsidRDefault="00F50B09" w:rsidP="009340F7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10.4.2.1</w:t>
            </w:r>
          </w:p>
          <w:p w:rsidR="00F50B09" w:rsidRPr="00810F6F" w:rsidRDefault="00F50B09" w:rsidP="009340F7">
            <w:pPr>
              <w:spacing w:line="240" w:lineRule="auto"/>
              <w:ind w:firstLine="27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810F6F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рассуждать о последствиях нарушения этических и правовых норм в сети;</w:t>
            </w:r>
          </w:p>
          <w:p w:rsidR="00F50B09" w:rsidRPr="00810F6F" w:rsidRDefault="00F50B09" w:rsidP="009340F7">
            <w:pPr>
              <w:pStyle w:val="NESTableText"/>
              <w:ind w:left="0" w:firstLine="27"/>
              <w:jc w:val="both"/>
              <w:rPr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10.4.2.2</w:t>
            </w:r>
          </w:p>
          <w:p w:rsidR="00F50B09" w:rsidRPr="00810F6F" w:rsidRDefault="00F50B09" w:rsidP="009340F7">
            <w:pPr>
              <w:pStyle w:val="NESTableText"/>
              <w:ind w:left="0" w:firstLine="27"/>
              <w:jc w:val="both"/>
              <w:rPr>
                <w:color w:val="000000" w:themeColor="text1"/>
                <w:sz w:val="28"/>
                <w:szCs w:val="28"/>
              </w:rPr>
            </w:pPr>
            <w:r w:rsidRPr="00810F6F">
              <w:rPr>
                <w:sz w:val="28"/>
                <w:szCs w:val="28"/>
              </w:rPr>
              <w:t>знать и употреблять типовой словарь: объект собственности, преступление, закон об авторском праве, мошенничество</w:t>
            </w:r>
          </w:p>
        </w:tc>
      </w:tr>
    </w:tbl>
    <w:p w:rsidR="009340F7" w:rsidRDefault="009340F7" w:rsidP="005C5526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7768CF" w:rsidRPr="00E02427" w:rsidRDefault="00C30E48" w:rsidP="007768C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27</w:t>
      </w:r>
      <w:r w:rsidR="008511AA"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7768CF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FA7B3A">
        <w:rPr>
          <w:rFonts w:ascii="Times New Roman" w:hAnsi="Times New Roman"/>
          <w:sz w:val="28"/>
          <w:szCs w:val="28"/>
          <w:lang w:val="kk-KZ"/>
        </w:rPr>
        <w:t>е</w:t>
      </w:r>
      <w:r w:rsidR="007768CF" w:rsidRPr="00E02427">
        <w:rPr>
          <w:rFonts w:ascii="Times New Roman" w:hAnsi="Times New Roman"/>
          <w:sz w:val="28"/>
          <w:szCs w:val="28"/>
          <w:lang w:val="kk-KZ"/>
        </w:rPr>
        <w:t xml:space="preserve"> Долгосрочн</w:t>
      </w:r>
      <w:r w:rsidR="00FA7B3A">
        <w:rPr>
          <w:rFonts w:ascii="Times New Roman" w:hAnsi="Times New Roman"/>
          <w:sz w:val="28"/>
          <w:szCs w:val="28"/>
          <w:lang w:val="kk-KZ"/>
        </w:rPr>
        <w:t>ого</w:t>
      </w:r>
      <w:r w:rsidR="007768CF" w:rsidRPr="00E02427">
        <w:rPr>
          <w:rFonts w:ascii="Times New Roman" w:hAnsi="Times New Roman"/>
          <w:sz w:val="28"/>
          <w:szCs w:val="28"/>
          <w:lang w:val="kk-KZ"/>
        </w:rPr>
        <w:t xml:space="preserve"> план</w:t>
      </w:r>
      <w:r w:rsidR="00FA7B3A">
        <w:rPr>
          <w:rFonts w:ascii="Times New Roman" w:hAnsi="Times New Roman"/>
          <w:sz w:val="28"/>
          <w:szCs w:val="28"/>
          <w:lang w:val="kk-KZ"/>
        </w:rPr>
        <w:t>а</w:t>
      </w:r>
      <w:r w:rsidR="007768CF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7768CF">
        <w:rPr>
          <w:rFonts w:ascii="Times New Roman" w:hAnsi="Times New Roman"/>
          <w:sz w:val="28"/>
          <w:szCs w:val="28"/>
          <w:lang w:val="kk-KZ"/>
        </w:rPr>
        <w:t>Информатика</w:t>
      </w:r>
      <w:r w:rsidR="007768CF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(неслышащие) 5-10 классов уровня основного среднего образования по обновленному 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5661C5" w:rsidRPr="00A12B85" w:rsidRDefault="00C30E48" w:rsidP="005C5526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28</w:t>
      </w:r>
      <w:r w:rsidR="005661C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>Р</w:t>
      </w:r>
      <w:r w:rsidR="005661C5">
        <w:rPr>
          <w:rFonts w:ascii="Times New Roman" w:hAnsi="Times New Roman"/>
          <w:color w:val="000000" w:themeColor="text1"/>
          <w:sz w:val="28"/>
          <w:szCs w:val="28"/>
          <w:lang w:val="kk-KZ"/>
        </w:rPr>
        <w:t>аспределени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>е</w:t>
      </w:r>
      <w:r w:rsidR="005661C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часов на изучение тем и разделов </w:t>
      </w:r>
      <w:r w:rsidR="005D4310">
        <w:rPr>
          <w:rFonts w:ascii="Times New Roman" w:hAnsi="Times New Roman"/>
          <w:color w:val="000000" w:themeColor="text1"/>
          <w:sz w:val="28"/>
          <w:szCs w:val="28"/>
          <w:lang w:val="kk-KZ"/>
        </w:rPr>
        <w:t>предоставляется</w:t>
      </w:r>
      <w:r w:rsidR="005661C5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на усмотрение учителя. </w:t>
      </w:r>
    </w:p>
    <w:p w:rsidR="00A46379" w:rsidRPr="00E725EF" w:rsidRDefault="00A46379" w:rsidP="001928BA">
      <w:pPr>
        <w:tabs>
          <w:tab w:val="left" w:pos="1134"/>
        </w:tabs>
        <w:spacing w:line="240" w:lineRule="auto"/>
        <w:contextualSpacing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4F07ED" w:rsidRPr="00A12B85" w:rsidRDefault="004F07ED">
      <w:pPr>
        <w:widowControl/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12B85">
        <w:rPr>
          <w:rFonts w:ascii="Times New Roman" w:hAnsi="Times New Roman"/>
          <w:color w:val="000000" w:themeColor="text1"/>
          <w:sz w:val="28"/>
          <w:szCs w:val="28"/>
          <w:lang w:val="kk-KZ"/>
        </w:rPr>
        <w:br w:type="page"/>
      </w:r>
    </w:p>
    <w:p w:rsidR="008511AA" w:rsidRPr="00810F6F" w:rsidRDefault="008511AA" w:rsidP="00B311A2">
      <w:pPr>
        <w:tabs>
          <w:tab w:val="left" w:pos="1134"/>
        </w:tabs>
        <w:spacing w:line="240" w:lineRule="auto"/>
        <w:ind w:left="5387"/>
        <w:contextualSpacing/>
        <w:rPr>
          <w:rFonts w:ascii="Times New Roman" w:hAnsi="Times New Roman"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lastRenderedPageBreak/>
        <w:t xml:space="preserve">Приложение </w:t>
      </w:r>
    </w:p>
    <w:p w:rsidR="008511AA" w:rsidRPr="00810F6F" w:rsidRDefault="008511AA" w:rsidP="00B311A2">
      <w:pPr>
        <w:spacing w:line="240" w:lineRule="auto"/>
        <w:ind w:left="5387"/>
        <w:contextualSpacing/>
        <w:rPr>
          <w:rFonts w:ascii="Times New Roman" w:hAnsi="Times New Roman"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>к Типовой</w:t>
      </w:r>
      <w:r w:rsidR="00B869B6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  <w:r w:rsidRPr="00810F6F">
        <w:rPr>
          <w:rFonts w:ascii="Times New Roman" w:hAnsi="Times New Roman"/>
          <w:color w:val="000000" w:themeColor="text1"/>
          <w:sz w:val="24"/>
          <w:lang w:val="kk-KZ"/>
        </w:rPr>
        <w:t>учебной</w:t>
      </w:r>
      <w:r w:rsidR="00B869B6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  <w:r w:rsidRPr="00810F6F">
        <w:rPr>
          <w:rFonts w:ascii="Times New Roman" w:hAnsi="Times New Roman"/>
          <w:color w:val="000000" w:themeColor="text1"/>
          <w:sz w:val="24"/>
          <w:lang w:val="kk-KZ"/>
        </w:rPr>
        <w:t>программе</w:t>
      </w:r>
    </w:p>
    <w:p w:rsidR="008511AA" w:rsidRPr="00810F6F" w:rsidRDefault="008511AA" w:rsidP="009340F7">
      <w:pPr>
        <w:spacing w:line="240" w:lineRule="auto"/>
        <w:ind w:left="5387"/>
        <w:contextualSpacing/>
        <w:rPr>
          <w:rFonts w:ascii="Times New Roman" w:hAnsi="Times New Roman"/>
          <w:bCs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>по учебному предмету «Информатика»</w:t>
      </w:r>
      <w:r w:rsidR="009340F7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  <w:r w:rsidR="001928BA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для </w:t>
      </w:r>
      <w:r w:rsidR="00151264" w:rsidRPr="00810F6F">
        <w:rPr>
          <w:rFonts w:ascii="Times New Roman" w:hAnsi="Times New Roman"/>
          <w:bCs/>
          <w:color w:val="000000" w:themeColor="text1"/>
          <w:sz w:val="24"/>
          <w:lang w:val="kk-KZ"/>
        </w:rPr>
        <w:t>5-10</w:t>
      </w:r>
      <w:r w:rsidRPr="00810F6F">
        <w:rPr>
          <w:rFonts w:ascii="Times New Roman" w:hAnsi="Times New Roman"/>
          <w:bCs/>
          <w:color w:val="000000" w:themeColor="text1"/>
          <w:sz w:val="24"/>
          <w:lang w:val="kk-KZ"/>
        </w:rPr>
        <w:t xml:space="preserve"> классов уровня основного среднего образования по обновленному содержанию</w:t>
      </w:r>
    </w:p>
    <w:p w:rsidR="008511AA" w:rsidRPr="00810F6F" w:rsidRDefault="008511AA" w:rsidP="005C5526">
      <w:pPr>
        <w:tabs>
          <w:tab w:val="left" w:pos="1134"/>
        </w:tabs>
        <w:spacing w:line="240" w:lineRule="auto"/>
        <w:ind w:firstLine="709"/>
        <w:contextualSpacing/>
        <w:jc w:val="right"/>
        <w:rPr>
          <w:rFonts w:ascii="Times New Roman" w:hAnsi="Times New Roman"/>
          <w:color w:val="000000" w:themeColor="text1"/>
          <w:sz w:val="24"/>
          <w:lang w:val="kk-KZ"/>
        </w:rPr>
      </w:pPr>
    </w:p>
    <w:p w:rsidR="005661C5" w:rsidRPr="00810F6F" w:rsidRDefault="005661C5" w:rsidP="005C5526">
      <w:pPr>
        <w:pStyle w:val="1"/>
        <w:spacing w:after="0"/>
        <w:ind w:left="0"/>
        <w:contextualSpacing/>
        <w:jc w:val="center"/>
        <w:rPr>
          <w:rFonts w:ascii="Times New Roman" w:hAnsi="Times New Roman"/>
          <w:color w:val="000000" w:themeColor="text1"/>
          <w:sz w:val="24"/>
          <w:lang w:val="kk-KZ"/>
        </w:rPr>
      </w:pPr>
    </w:p>
    <w:p w:rsidR="008511AA" w:rsidRPr="00810F6F" w:rsidRDefault="008511AA" w:rsidP="005C5526">
      <w:pPr>
        <w:pStyle w:val="1"/>
        <w:spacing w:after="0"/>
        <w:ind w:left="0"/>
        <w:contextualSpacing/>
        <w:jc w:val="center"/>
        <w:rPr>
          <w:rFonts w:ascii="Times New Roman" w:hAnsi="Times New Roman"/>
          <w:b w:val="0"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b w:val="0"/>
          <w:color w:val="000000" w:themeColor="text1"/>
          <w:sz w:val="24"/>
          <w:lang w:val="kk-KZ"/>
        </w:rPr>
        <w:t>Долгосрочный план</w:t>
      </w:r>
    </w:p>
    <w:p w:rsidR="00C6471A" w:rsidRPr="005654AB" w:rsidRDefault="00151264" w:rsidP="001928BA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lang w:val="ru-RU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>по реализации Т</w:t>
      </w:r>
      <w:r w:rsidR="008B664B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иповой учебной </w:t>
      </w:r>
      <w:r w:rsidR="00F25214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программы </w:t>
      </w:r>
      <w:r w:rsidR="008511AA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по учебному предмету «Информатика» </w:t>
      </w:r>
    </w:p>
    <w:p w:rsidR="00C6471A" w:rsidRPr="005654AB" w:rsidRDefault="00B124FD" w:rsidP="001928BA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lang w:val="ru-RU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для </w:t>
      </w:r>
      <w:r w:rsidR="008511AA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обучающихся </w:t>
      </w:r>
      <w:r w:rsidR="001928BA" w:rsidRPr="00810F6F">
        <w:rPr>
          <w:rFonts w:ascii="Times New Roman" w:hAnsi="Times New Roman"/>
          <w:color w:val="000000" w:themeColor="text1"/>
          <w:sz w:val="24"/>
          <w:lang w:val="en-US"/>
        </w:rPr>
        <w:t>c</w:t>
      </w:r>
      <w:r w:rsidR="001928BA" w:rsidRPr="00810F6F">
        <w:rPr>
          <w:rFonts w:ascii="Times New Roman" w:hAnsi="Times New Roman"/>
          <w:color w:val="000000" w:themeColor="text1"/>
          <w:sz w:val="24"/>
          <w:lang w:val="ru-RU"/>
        </w:rPr>
        <w:t xml:space="preserve"> нарушением слуха (</w:t>
      </w:r>
      <w:r w:rsidR="00C6471A">
        <w:rPr>
          <w:rFonts w:ascii="Times New Roman" w:hAnsi="Times New Roman"/>
          <w:color w:val="000000" w:themeColor="text1"/>
          <w:sz w:val="24"/>
          <w:lang w:val="kk-KZ"/>
        </w:rPr>
        <w:t>неслышащие)</w:t>
      </w:r>
      <w:r w:rsidR="00C6471A" w:rsidRPr="00C6471A">
        <w:rPr>
          <w:rFonts w:ascii="Times New Roman" w:hAnsi="Times New Roman"/>
          <w:color w:val="000000" w:themeColor="text1"/>
          <w:sz w:val="24"/>
          <w:lang w:val="ru-RU"/>
        </w:rPr>
        <w:t xml:space="preserve"> </w:t>
      </w:r>
      <w:r w:rsidR="008511AA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5-10 классов </w:t>
      </w:r>
    </w:p>
    <w:p w:rsidR="008511AA" w:rsidRPr="00810F6F" w:rsidRDefault="008511AA" w:rsidP="001928BA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>уровня основного среднего образования</w:t>
      </w:r>
      <w:r w:rsidR="00F25214"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  <w:r w:rsidRPr="00810F6F">
        <w:rPr>
          <w:rFonts w:ascii="Times New Roman" w:hAnsi="Times New Roman"/>
          <w:color w:val="000000" w:themeColor="text1"/>
          <w:sz w:val="24"/>
          <w:lang w:val="kk-KZ"/>
        </w:rPr>
        <w:t>по обновленному содержанию</w:t>
      </w:r>
    </w:p>
    <w:p w:rsidR="00C764A6" w:rsidRPr="00810F6F" w:rsidRDefault="00C764A6" w:rsidP="005C5526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kk-KZ"/>
        </w:rPr>
      </w:pPr>
    </w:p>
    <w:p w:rsidR="00151264" w:rsidRPr="00810F6F" w:rsidRDefault="00151264" w:rsidP="005C5526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kk-KZ"/>
        </w:rPr>
      </w:pPr>
    </w:p>
    <w:p w:rsidR="00027746" w:rsidRPr="00810F6F" w:rsidRDefault="006B3A3D" w:rsidP="00027746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kk-KZ"/>
        </w:rPr>
      </w:pPr>
      <w:r w:rsidRPr="00810F6F">
        <w:rPr>
          <w:rFonts w:ascii="Times New Roman" w:hAnsi="Times New Roman"/>
          <w:color w:val="000000" w:themeColor="text1"/>
          <w:sz w:val="24"/>
          <w:lang w:val="kk-KZ"/>
        </w:rPr>
        <w:t xml:space="preserve">1) </w:t>
      </w:r>
      <w:r w:rsidR="00027746" w:rsidRPr="00810F6F">
        <w:rPr>
          <w:rFonts w:ascii="Times New Roman" w:hAnsi="Times New Roman"/>
          <w:color w:val="000000" w:themeColor="text1"/>
          <w:sz w:val="24"/>
          <w:lang w:val="kk-KZ"/>
        </w:rPr>
        <w:t>5 класс:</w:t>
      </w:r>
    </w:p>
    <w:p w:rsidR="00027746" w:rsidRPr="00810F6F" w:rsidRDefault="00F75413" w:rsidP="00027746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lang w:val="kk-KZ"/>
        </w:rPr>
        <w:t>таблица 1</w:t>
      </w:r>
    </w:p>
    <w:p w:rsidR="00027746" w:rsidRPr="00A12B85" w:rsidRDefault="00027746" w:rsidP="00027746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268"/>
        <w:gridCol w:w="5245"/>
      </w:tblGrid>
      <w:tr w:rsidR="00027746" w:rsidRPr="005661C5" w:rsidTr="00C6471A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027746">
            <w:pPr>
              <w:spacing w:line="240" w:lineRule="auto"/>
              <w:ind w:left="20"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Разделы долгосрочного плана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Темы, содержание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четверть</w:t>
            </w:r>
          </w:p>
        </w:tc>
      </w:tr>
      <w:tr w:rsidR="00027746" w:rsidRPr="00862EC7" w:rsidTr="00C6471A">
        <w:trPr>
          <w:trHeight w:val="1315"/>
        </w:trPr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426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 и безопасность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Как не навредить себе при работе за компьютером?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5.4.1.1 рассуждать о последствиях нарушения правил техники безопасности;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  <w:rPr>
                <w:lang w:eastAsia="en-GB"/>
              </w:rPr>
            </w:pPr>
            <w:r w:rsidRPr="005661C5">
              <w:t>5.4.1.2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техника безопасности, переутомление, зрительное напряжение, гимнастика;</w:t>
            </w:r>
          </w:p>
        </w:tc>
      </w:tr>
      <w:tr w:rsidR="00027746" w:rsidRPr="00862EC7" w:rsidTr="00C6471A">
        <w:trPr>
          <w:trHeight w:val="2150"/>
        </w:trPr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 w:hanging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Из каких основных устройств состоит компьютер?</w:t>
            </w:r>
          </w:p>
          <w:p w:rsidR="00027746" w:rsidRPr="005661C5" w:rsidRDefault="00027746" w:rsidP="00027746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 w:hanging="20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Какие устройства компьютера называют дополнительными?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c"/>
              <w:widowControl w:val="0"/>
              <w:spacing w:before="0" w:beforeAutospacing="0" w:after="0" w:afterAutospacing="0"/>
              <w:contextualSpacing/>
              <w:rPr>
                <w:color w:val="000000" w:themeColor="text1"/>
                <w:lang w:val="ru-RU" w:eastAsia="en-US"/>
              </w:rPr>
            </w:pPr>
            <w:r w:rsidRPr="005661C5">
              <w:rPr>
                <w:color w:val="000000" w:themeColor="text1"/>
                <w:lang w:val="ru-RU" w:eastAsia="en-US"/>
              </w:rPr>
              <w:t>5.1.1.1</w:t>
            </w:r>
            <w:r w:rsidR="006B3A3D">
              <w:rPr>
                <w:color w:val="000000" w:themeColor="text1"/>
                <w:lang w:val="ru-RU" w:eastAsia="en-US"/>
              </w:rPr>
              <w:t xml:space="preserve"> </w:t>
            </w:r>
            <w:r w:rsidRPr="005661C5">
              <w:rPr>
                <w:color w:val="000000" w:themeColor="text1"/>
                <w:lang w:val="ru-RU" w:eastAsia="en-US"/>
              </w:rPr>
              <w:t>объяснять</w:t>
            </w:r>
            <w:r>
              <w:rPr>
                <w:color w:val="000000" w:themeColor="text1"/>
                <w:lang w:val="ru-RU" w:eastAsia="en-US"/>
              </w:rPr>
              <w:t xml:space="preserve"> </w:t>
            </w:r>
            <w:r w:rsidRPr="005661C5">
              <w:rPr>
                <w:color w:val="000000" w:themeColor="text1"/>
                <w:lang w:val="ru-RU" w:eastAsia="en-US"/>
              </w:rPr>
              <w:t>назначение и возможности основных и дополнительных устройств компьютера;</w:t>
            </w:r>
          </w:p>
          <w:p w:rsidR="00027746" w:rsidRPr="005661C5" w:rsidRDefault="00027746" w:rsidP="009340F7">
            <w:pPr>
              <w:pStyle w:val="ac"/>
              <w:widowControl w:val="0"/>
              <w:spacing w:before="0" w:beforeAutospacing="0" w:after="0" w:afterAutospacing="0"/>
              <w:contextualSpacing/>
              <w:rPr>
                <w:color w:val="000000" w:themeColor="text1"/>
                <w:lang w:val="ru-RU"/>
              </w:rPr>
            </w:pPr>
            <w:r w:rsidRPr="005661C5">
              <w:rPr>
                <w:color w:val="000000" w:themeColor="text1"/>
                <w:lang w:val="ru-RU"/>
              </w:rPr>
              <w:t>5.1.1.2</w:t>
            </w:r>
            <w:r w:rsidR="006B3A3D">
              <w:rPr>
                <w:color w:val="000000" w:themeColor="text1"/>
                <w:lang w:val="ru-RU"/>
              </w:rPr>
              <w:t xml:space="preserve"> </w:t>
            </w:r>
            <w:r w:rsidRPr="005661C5">
              <w:rPr>
                <w:color w:val="000000" w:themeColor="text1"/>
                <w:lang w:val="ru-RU"/>
              </w:rPr>
              <w:t>знать название, назначение и возможности дополнительных устройств компьютера;</w:t>
            </w:r>
          </w:p>
          <w:p w:rsidR="00027746" w:rsidRPr="005661C5" w:rsidRDefault="00027746" w:rsidP="009340F7">
            <w:pPr>
              <w:pStyle w:val="ac"/>
              <w:widowControl w:val="0"/>
              <w:spacing w:before="0" w:beforeAutospacing="0" w:after="0" w:afterAutospacing="0"/>
              <w:contextualSpacing/>
              <w:rPr>
                <w:color w:val="000000" w:themeColor="text1"/>
                <w:lang w:val="ru-RU"/>
              </w:rPr>
            </w:pPr>
            <w:r w:rsidRPr="005661C5">
              <w:rPr>
                <w:color w:val="000000" w:themeColor="text1"/>
                <w:lang w:val="ru-RU"/>
              </w:rPr>
              <w:t>5.1.1.3</w:t>
            </w:r>
            <w:r w:rsidR="006B3A3D">
              <w:rPr>
                <w:color w:val="000000" w:themeColor="text1"/>
                <w:lang w:val="ru-RU"/>
              </w:rPr>
              <w:t xml:space="preserve"> </w:t>
            </w:r>
            <w:r w:rsidRPr="005661C5">
              <w:rPr>
                <w:color w:val="000000" w:themeColor="text1"/>
                <w:lang w:val="ru-RU"/>
              </w:rPr>
              <w:t>знать и употреблять типовой словарь: название основных и дополнительных устройств компьютера;</w:t>
            </w:r>
          </w:p>
        </w:tc>
      </w:tr>
      <w:tr w:rsidR="00027746" w:rsidRPr="00862EC7" w:rsidTr="00C6471A">
        <w:trPr>
          <w:trHeight w:val="26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autoSpaceDE w:val="0"/>
              <w:autoSpaceDN w:val="0"/>
              <w:adjustRightInd w:val="0"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Информация и ее обработка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right="118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Информация вокруг нас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5.2.1.1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знать,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что изучает предмет информатика, определять вид информации;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5.2.1.3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информация, зрительная, обонятельная, слуховая, тактильная, вкусовая;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5.2.1.2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перечислять и представлять информацию в разных формах;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5.2.1.4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числовая, текстовая, графическая, звуковая, видеоинформация;</w:t>
            </w:r>
          </w:p>
        </w:tc>
      </w:tr>
      <w:tr w:rsidR="00027746" w:rsidRPr="005661C5" w:rsidTr="00810F6F">
        <w:trPr>
          <w:trHeight w:val="2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 четверть</w:t>
            </w:r>
          </w:p>
        </w:tc>
      </w:tr>
      <w:tr w:rsidR="00027746" w:rsidRPr="00862EC7" w:rsidTr="00C6471A">
        <w:trPr>
          <w:trHeight w:val="88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Информация и её обработка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right="118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Программное обеспечение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5.1.2.1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понятие «программное обеспечение»;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5.1.2.2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понятие «операционная система»;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5.1.2.3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программное обеспечение, операционная система, графический интерфейс, рабочий стол, панель задач, главное меню, контекстное меню, файлы, папки, ярлыки;</w:t>
            </w:r>
          </w:p>
        </w:tc>
      </w:tr>
      <w:tr w:rsidR="00027746" w:rsidRPr="00862EC7" w:rsidTr="00C6471A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autoSpaceDE w:val="0"/>
              <w:autoSpaceDN w:val="0"/>
              <w:adjustRightInd w:val="0"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Безопасность </w:t>
            </w:r>
          </w:p>
          <w:p w:rsidR="00027746" w:rsidRPr="005661C5" w:rsidRDefault="00027746" w:rsidP="00D60860">
            <w:pPr>
              <w:autoSpaceDE w:val="0"/>
              <w:autoSpaceDN w:val="0"/>
              <w:adjustRightInd w:val="0"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 Интернете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 xml:space="preserve">Какие есть </w:t>
            </w: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kk-KZ"/>
              </w:rPr>
              <w:t>опасности при работе в Интернете?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5.4.2.1</w:t>
            </w:r>
            <w:r w:rsidR="006B3A3D">
              <w:rPr>
                <w:lang w:val="kk-KZ"/>
              </w:rPr>
              <w:t xml:space="preserve"> </w:t>
            </w:r>
            <w:r w:rsidRPr="005661C5">
              <w:t>рассуждать о незаконности копирования чужой работы;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5.4.2.3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информация, информационная безопасность, этика, компьютерная сеть, глобальная информационная сеть Интернет, ссылка, прграмма, браузер, электронная почта, вир</w:t>
            </w:r>
            <w:r>
              <w:t>ус, антивирус</w:t>
            </w:r>
            <w:r w:rsidRPr="005661C5">
              <w:t>;</w:t>
            </w:r>
          </w:p>
        </w:tc>
      </w:tr>
      <w:tr w:rsidR="00027746" w:rsidRPr="00862EC7" w:rsidTr="00C6471A"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af2"/>
              <w:widowControl w:val="0"/>
              <w:spacing w:after="0" w:line="240" w:lineRule="auto"/>
              <w:ind w:left="0" w:hanging="2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Как защитить свои данные на компьютере?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5.4.2.2 устанавливать пароль на документы;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5.1.3.1</w:t>
            </w:r>
            <w:r w:rsidR="006B3A3D">
              <w:rPr>
                <w:lang w:val="kk-KZ"/>
              </w:rPr>
              <w:t xml:space="preserve"> </w:t>
            </w:r>
            <w:r w:rsidRPr="005661C5">
              <w:t>размещать, изменять, скачивать файлы общего доступа;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5.1.3.2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интернет, сервер, файлы общего доступа;</w:t>
            </w:r>
          </w:p>
        </w:tc>
      </w:tr>
      <w:tr w:rsidR="00027746" w:rsidRPr="00862EC7" w:rsidTr="00C6471A"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Мини-проект "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Открытия, изменившие мир"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5.4.2.2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устанавливать пароль на документы;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5.1.3.1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размещать, изменять, скачивать файлы общего доступа;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5.1.3.2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интернет, сервер, файлы общего доступа;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четверть</w:t>
            </w:r>
          </w:p>
        </w:tc>
      </w:tr>
      <w:tr w:rsidR="00027746" w:rsidRPr="00862EC7" w:rsidTr="00C6471A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027746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графика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растровых изображений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5.2.2.2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создавать и редактировать растровые изображения;</w:t>
            </w:r>
          </w:p>
          <w:p w:rsidR="00027746" w:rsidRPr="005661C5" w:rsidRDefault="00027746" w:rsidP="009340F7">
            <w:pPr>
              <w:spacing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5.2.2.4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растровый графический редактор, пиксель, фрагмент рисунка, масштабирование, трансформация;</w:t>
            </w:r>
          </w:p>
        </w:tc>
      </w:tr>
      <w:tr w:rsidR="00027746" w:rsidRPr="00862EC7" w:rsidTr="00C6471A">
        <w:trPr>
          <w:trHeight w:val="200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Tabletext"/>
              <w:spacing w:before="0" w:after="0"/>
              <w:ind w:hanging="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Работа в текстовом процессоре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pStyle w:val="Tabletext"/>
              <w:spacing w:before="0" w:after="0"/>
              <w:ind w:hanging="2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Создание текстовых документов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5.2.2.1</w:t>
            </w:r>
            <w:r w:rsidR="006B3A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создавать, редактировать и форматировать текстовые документы;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5.2.2.3</w:t>
            </w:r>
            <w:r w:rsidR="006B3A3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создание, редактирование, форматирование, текстовый процессор, фрагмент текста, шрифт, размер, начертание, междустрочный интервал, список, художественный текст, графические объекты;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</w:pPr>
            <w:r w:rsidRPr="005661C5">
              <w:t>4 четверть</w:t>
            </w:r>
          </w:p>
        </w:tc>
      </w:tr>
      <w:tr w:rsidR="00027746" w:rsidRPr="00862EC7" w:rsidTr="00C6471A"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Алгоритмы в нашей жизни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Следуя командам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5.3.2.1</w:t>
            </w:r>
            <w:r w:rsidR="006B3A3D">
              <w:rPr>
                <w:lang w:val="kk-KZ"/>
              </w:rPr>
              <w:t xml:space="preserve"> </w:t>
            </w:r>
            <w:r w:rsidRPr="005661C5">
              <w:t>формулировать определение алгоритма;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5.3.2.3</w:t>
            </w:r>
            <w:r w:rsidR="006B3A3D">
              <w:rPr>
                <w:lang w:val="kk-KZ"/>
              </w:rPr>
              <w:t xml:space="preserve"> </w:t>
            </w:r>
            <w:r w:rsidRPr="005661C5">
              <w:t>приводить примеры исполнителей и их системы команд;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5.3.2.2</w:t>
            </w:r>
            <w:r w:rsidR="006B3A3D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5.3.2.4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исполнитель алгоритма, программа;</w:t>
            </w:r>
          </w:p>
        </w:tc>
      </w:tr>
      <w:tr w:rsidR="00027746" w:rsidRPr="00862EC7" w:rsidTr="00C6471A"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Рассуждаем и программируем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left="34"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Моя первая программа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5.3.2.2</w:t>
            </w:r>
            <w:r w:rsidR="006B3A3D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5.3.3</w:t>
            </w:r>
            <w:r w:rsidR="00F9443C">
              <w:t>.1</w:t>
            </w:r>
            <w:r w:rsidR="006B3A3D">
              <w:rPr>
                <w:lang w:val="kk-KZ"/>
              </w:rPr>
              <w:t xml:space="preserve"> </w:t>
            </w:r>
            <w:r w:rsidRPr="005661C5">
              <w:t>использовать команды ввода и вывода переменных</w:t>
            </w:r>
            <w:r>
              <w:t xml:space="preserve"> </w:t>
            </w:r>
            <w:r w:rsidRPr="005661C5">
              <w:t xml:space="preserve">в игровой среде программирования </w:t>
            </w:r>
            <w:r w:rsidRPr="005661C5">
              <w:lastRenderedPageBreak/>
              <w:t>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5.3.3.2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программирование, игровая среда программирования, проекты, листы проекта, черепашка, рабочее поле, переменные, общие свойства объектов: цвет, размер;</w:t>
            </w:r>
          </w:p>
        </w:tc>
      </w:tr>
      <w:tr w:rsidR="00027746" w:rsidRPr="00862EC7" w:rsidTr="00C6471A"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34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Ожившая графика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5.3.2.2</w:t>
            </w:r>
            <w:r w:rsidR="006B3A3D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5.3.3.1</w:t>
            </w:r>
            <w:r w:rsidR="006B3A3D">
              <w:rPr>
                <w:lang w:val="kk-KZ"/>
              </w:rPr>
              <w:t xml:space="preserve"> </w:t>
            </w:r>
            <w:r w:rsidRPr="005661C5">
              <w:t>использовать команды ввода и вывода переменных</w:t>
            </w:r>
            <w:r>
              <w:t xml:space="preserve"> </w:t>
            </w:r>
            <w:r w:rsidRPr="005661C5">
              <w:t>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5.3.3.2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программирование, игровая среда программирования, проекты, листы проекта, черепашка, рабочее поле, переменные, общие свойства объектов: цвет, размер;</w:t>
            </w:r>
          </w:p>
        </w:tc>
      </w:tr>
      <w:tr w:rsidR="00027746" w:rsidRPr="00862EC7" w:rsidTr="00C6471A"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34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В поисках истины</w:t>
            </w:r>
          </w:p>
        </w:tc>
        <w:tc>
          <w:tcPr>
            <w:tcW w:w="2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5.3.2.2</w:t>
            </w:r>
            <w:r w:rsidR="006B3A3D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5.3.3.1</w:t>
            </w:r>
            <w:r w:rsidR="006B3A3D">
              <w:rPr>
                <w:lang w:val="kk-KZ"/>
              </w:rPr>
              <w:t xml:space="preserve"> </w:t>
            </w:r>
            <w:r w:rsidRPr="005661C5">
              <w:t>использовать команды ввода и вывода переменных</w:t>
            </w:r>
            <w:r>
              <w:t xml:space="preserve"> </w:t>
            </w:r>
            <w:r w:rsidRPr="005661C5">
              <w:t>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6B3A3D" w:rsidRDefault="00027746" w:rsidP="009340F7">
            <w:pPr>
              <w:pStyle w:val="NESTableText"/>
              <w:ind w:left="0" w:firstLine="0"/>
              <w:jc w:val="left"/>
              <w:rPr>
                <w:lang w:val="kk-KZ"/>
              </w:rPr>
            </w:pPr>
            <w:r w:rsidRPr="005661C5">
              <w:t>5.3.3.2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программирование, игровая среда программирования, проекты, листы проекта, черепашка, рабочее поле, переменные, общие свойства объектов: цвет, размер</w:t>
            </w:r>
          </w:p>
        </w:tc>
      </w:tr>
    </w:tbl>
    <w:p w:rsidR="00027746" w:rsidRDefault="00027746" w:rsidP="00027746">
      <w:pPr>
        <w:tabs>
          <w:tab w:val="left" w:pos="993"/>
          <w:tab w:val="left" w:pos="1134"/>
        </w:tabs>
        <w:spacing w:line="240" w:lineRule="auto"/>
        <w:ind w:left="720"/>
        <w:rPr>
          <w:rFonts w:ascii="Times New Roman" w:hAnsi="Times New Roman"/>
          <w:color w:val="000000" w:themeColor="text1"/>
          <w:sz w:val="24"/>
          <w:lang w:val="kk-KZ"/>
        </w:rPr>
      </w:pPr>
    </w:p>
    <w:p w:rsidR="00027746" w:rsidRPr="00F75413" w:rsidRDefault="006B3A3D" w:rsidP="00027746">
      <w:pPr>
        <w:tabs>
          <w:tab w:val="left" w:pos="993"/>
          <w:tab w:val="left" w:pos="1134"/>
        </w:tabs>
        <w:spacing w:line="240" w:lineRule="auto"/>
        <w:ind w:left="720"/>
        <w:rPr>
          <w:rFonts w:ascii="Times New Roman" w:hAnsi="Times New Roman"/>
          <w:color w:val="000000" w:themeColor="text1"/>
          <w:sz w:val="24"/>
          <w:lang w:val="kk-KZ"/>
        </w:rPr>
      </w:pPr>
      <w:r w:rsidRPr="00F75413">
        <w:rPr>
          <w:rFonts w:ascii="Times New Roman" w:hAnsi="Times New Roman"/>
          <w:color w:val="000000" w:themeColor="text1"/>
          <w:sz w:val="24"/>
          <w:lang w:val="kk-KZ"/>
        </w:rPr>
        <w:t xml:space="preserve">2) </w:t>
      </w:r>
      <w:r w:rsidR="00027746" w:rsidRPr="00F75413">
        <w:rPr>
          <w:rFonts w:ascii="Times New Roman" w:hAnsi="Times New Roman"/>
          <w:color w:val="000000" w:themeColor="text1"/>
          <w:sz w:val="24"/>
          <w:lang w:val="kk-KZ"/>
        </w:rPr>
        <w:t>6 класс:</w:t>
      </w:r>
    </w:p>
    <w:p w:rsidR="00027746" w:rsidRPr="00F75413" w:rsidRDefault="00F75413" w:rsidP="00027746">
      <w:pPr>
        <w:tabs>
          <w:tab w:val="left" w:pos="993"/>
          <w:tab w:val="left" w:pos="1134"/>
        </w:tabs>
        <w:spacing w:line="240" w:lineRule="auto"/>
        <w:ind w:left="720"/>
        <w:rPr>
          <w:rFonts w:ascii="Times New Roman" w:hAnsi="Times New Roman"/>
          <w:color w:val="000000" w:themeColor="text1"/>
          <w:sz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lang w:val="kk-KZ"/>
        </w:rPr>
        <w:t>таблица 2</w:t>
      </w:r>
    </w:p>
    <w:p w:rsidR="00027746" w:rsidRPr="00F75413" w:rsidRDefault="00027746" w:rsidP="00027746">
      <w:pPr>
        <w:tabs>
          <w:tab w:val="left" w:pos="993"/>
          <w:tab w:val="left" w:pos="1134"/>
        </w:tabs>
        <w:spacing w:line="240" w:lineRule="auto"/>
        <w:ind w:left="720"/>
        <w:rPr>
          <w:rFonts w:ascii="Times New Roman" w:hAnsi="Times New Roman"/>
          <w:color w:val="000000" w:themeColor="text1"/>
          <w:sz w:val="24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268"/>
        <w:gridCol w:w="5529"/>
      </w:tblGrid>
      <w:tr w:rsidR="00027746" w:rsidRPr="005661C5" w:rsidTr="00810F6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027746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Разделы долгосрочного 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Темы, содержание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четверть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426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 и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Какое воздействие на человека оказывает компьютер?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6.4.1.1</w:t>
            </w:r>
            <w:r w:rsidR="006B3A3D">
              <w:rPr>
                <w:lang w:val="kk-KZ"/>
              </w:rPr>
              <w:t xml:space="preserve"> </w:t>
            </w:r>
            <w:r w:rsidRPr="005661C5">
              <w:t>рассуждать о том, как можно уберечь себя от вредных последствий работы на компьютере;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  <w:rPr>
                <w:lang w:eastAsia="en-GB"/>
              </w:rPr>
            </w:pPr>
            <w:r w:rsidRPr="005661C5">
              <w:t>6.4.1.2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правила техники безопасности, огнетушитель, пожарная безопасность, электробезопасность,</w:t>
            </w:r>
            <w:r>
              <w:t xml:space="preserve"> </w:t>
            </w:r>
            <w:r w:rsidRPr="005661C5">
              <w:t>осанка, упражнения для снятия усталости, упражнения для запястья;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af2"/>
              <w:widowControl w:val="0"/>
              <w:tabs>
                <w:tab w:val="left" w:pos="284"/>
              </w:tabs>
              <w:spacing w:after="0" w:line="240" w:lineRule="auto"/>
              <w:ind w:left="0" w:hanging="20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Какие важные устройства есть в компьютере?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c"/>
              <w:widowControl w:val="0"/>
              <w:spacing w:before="0" w:beforeAutospacing="0" w:after="0" w:afterAutospacing="0"/>
              <w:ind w:left="35"/>
              <w:contextualSpacing/>
              <w:rPr>
                <w:color w:val="000000" w:themeColor="text1"/>
                <w:lang w:val="ru-RU" w:eastAsia="en-US"/>
              </w:rPr>
            </w:pPr>
            <w:r w:rsidRPr="005661C5">
              <w:rPr>
                <w:color w:val="000000" w:themeColor="text1"/>
                <w:lang w:val="ru-RU" w:eastAsia="en-US"/>
              </w:rPr>
              <w:t>6.1.1.2</w:t>
            </w:r>
            <w:r w:rsidR="006B3A3D">
              <w:rPr>
                <w:color w:val="000000" w:themeColor="text1"/>
                <w:lang w:val="ru-RU" w:eastAsia="en-US"/>
              </w:rPr>
              <w:t xml:space="preserve"> </w:t>
            </w:r>
            <w:r w:rsidRPr="005661C5">
              <w:rPr>
                <w:color w:val="000000" w:themeColor="text1"/>
                <w:lang w:val="ru-RU" w:eastAsia="en-US"/>
              </w:rPr>
              <w:t>объяснять</w:t>
            </w:r>
            <w:r>
              <w:rPr>
                <w:color w:val="000000" w:themeColor="text1"/>
                <w:lang w:val="ru-RU" w:eastAsia="en-US"/>
              </w:rPr>
              <w:t xml:space="preserve"> </w:t>
            </w:r>
            <w:r w:rsidRPr="005661C5">
              <w:rPr>
                <w:color w:val="000000" w:themeColor="text1"/>
                <w:lang w:val="ru-RU" w:eastAsia="en-US"/>
              </w:rPr>
              <w:t>на элементарном уровне назначение процессора и жёсткого диска;</w:t>
            </w:r>
          </w:p>
          <w:p w:rsidR="00027746" w:rsidRPr="005661C5" w:rsidRDefault="00027746" w:rsidP="009340F7">
            <w:pPr>
              <w:pStyle w:val="ac"/>
              <w:widowControl w:val="0"/>
              <w:spacing w:before="0" w:beforeAutospacing="0" w:after="0" w:afterAutospacing="0"/>
              <w:ind w:left="35"/>
              <w:contextualSpacing/>
              <w:rPr>
                <w:color w:val="000000" w:themeColor="text1"/>
                <w:lang w:val="ru-RU"/>
              </w:rPr>
            </w:pPr>
            <w:r w:rsidRPr="005661C5">
              <w:rPr>
                <w:color w:val="000000" w:themeColor="text1"/>
                <w:lang w:val="ru-RU"/>
              </w:rPr>
              <w:t>6.1.1.3</w:t>
            </w:r>
            <w:r w:rsidR="006B3A3D">
              <w:rPr>
                <w:color w:val="000000" w:themeColor="text1"/>
                <w:lang w:val="ru-RU"/>
              </w:rPr>
              <w:t xml:space="preserve"> </w:t>
            </w:r>
            <w:r w:rsidRPr="005661C5">
              <w:rPr>
                <w:color w:val="000000" w:themeColor="text1"/>
                <w:lang w:val="ru-RU"/>
              </w:rPr>
              <w:t>знать и употреблять типовой словарь: системный блок, материнская плата, процессор, жесткий диск, видеокарта, звуковая карта, сетевая карта;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autoSpaceDE w:val="0"/>
              <w:autoSpaceDN w:val="0"/>
              <w:adjustRightInd w:val="0"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Компьютерные системы и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История развития вычислительной техники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6.1.1.1</w:t>
            </w:r>
            <w:r w:rsidR="006B3A3D">
              <w:rPr>
                <w:lang w:val="kk-KZ"/>
              </w:rPr>
              <w:t xml:space="preserve"> </w:t>
            </w:r>
            <w:r w:rsidRPr="005661C5">
              <w:t>рассказывать об истории и перспективах развития вычислительной техники;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6.1.1.4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</w:t>
            </w:r>
            <w:r>
              <w:t xml:space="preserve"> </w:t>
            </w:r>
            <w:r w:rsidRPr="005661C5">
              <w:lastRenderedPageBreak/>
              <w:t>электронный компьютер, вычислительная машина, счёты, абак, аналитическая машина, табулятор, поколения компьютера;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Телекоммуникации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ind w:left="35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6.1.3.1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рассказывать об основных видах компьютерной связи. Глобальные информационные сети. Поиск информации в Интернете;</w:t>
            </w:r>
          </w:p>
          <w:p w:rsidR="00027746" w:rsidRPr="005661C5" w:rsidRDefault="00027746" w:rsidP="009340F7">
            <w:pPr>
              <w:spacing w:line="240" w:lineRule="auto"/>
              <w:ind w:left="35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6.1.3.2 знать и употреблять типовой словарь: телекоммуникация,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компьютерная сеть, глобальная компьютерная сеть, интернет;</w:t>
            </w:r>
          </w:p>
        </w:tc>
      </w:tr>
      <w:tr w:rsidR="00027746" w:rsidRPr="00862EC7" w:rsidTr="00810F6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Представле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и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е 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и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Передача информации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6.2.1.3</w:t>
            </w:r>
            <w:r w:rsidR="006B3A3D">
              <w:rPr>
                <w:lang w:val="kk-KZ"/>
              </w:rPr>
              <w:t xml:space="preserve"> </w:t>
            </w:r>
            <w:r w:rsidRPr="005661C5">
              <w:t>приводить примеры каналов связи, источников и приемников информации;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6.2.1.2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носитель информации, канал связи, источник, приёмник информации;</w:t>
            </w:r>
          </w:p>
        </w:tc>
      </w:tr>
      <w:tr w:rsidR="00027746" w:rsidRPr="005661C5" w:rsidTr="00810F6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ind w:left="3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 четверть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BC6DA1">
            <w:pPr>
              <w:autoSpaceDE w:val="0"/>
              <w:autoSpaceDN w:val="0"/>
              <w:adjustRightInd w:val="0"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Мир муль</w:t>
            </w:r>
            <w:r w:rsidR="00BC6DA1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 xml:space="preserve">тимедиа </w:t>
            </w: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right="118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>Компьютерные презентации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4EF5" w:rsidRDefault="00634EF5" w:rsidP="009340F7">
            <w:pPr>
              <w:spacing w:line="240" w:lineRule="auto"/>
              <w:ind w:left="3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6.2.2.1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эффективно организовывать документ для печати (уста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навли</w:t>
            </w: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вать параметры страницы, выполнять предвари-тельный просмотр);</w:t>
            </w:r>
          </w:p>
          <w:p w:rsidR="00027746" w:rsidRPr="005661C5" w:rsidRDefault="00027746" w:rsidP="009340F7">
            <w:pPr>
              <w:spacing w:line="240" w:lineRule="auto"/>
              <w:ind w:left="35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6.2.2.4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презентация, слайд, шаблоны оформления, фон, анимация, гиперссылка, триггеры, демонстрация презентации;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eastAsia="MS Minngs" w:hAnsi="Times New Roman"/>
                <w:color w:val="000000" w:themeColor="text1"/>
                <w:sz w:val="24"/>
                <w:lang w:val="ru-RU"/>
              </w:rPr>
              <w:t xml:space="preserve">Мини-проект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EF5" w:rsidRDefault="00634EF5" w:rsidP="009340F7">
            <w:pPr>
              <w:spacing w:line="240" w:lineRule="auto"/>
              <w:ind w:left="35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6.2.2.1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эффективно организовы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вать документ для печати (уста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навли</w:t>
            </w:r>
            <w:r w:rsidRPr="008A20B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вать параметры страницы, выполнять предвари-тельный просмотр);</w:t>
            </w:r>
          </w:p>
          <w:p w:rsidR="00027746" w:rsidRPr="005661C5" w:rsidRDefault="00634EF5" w:rsidP="009340F7">
            <w:pPr>
              <w:spacing w:line="240" w:lineRule="auto"/>
              <w:ind w:left="35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027746"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.2.2.4</w:t>
            </w:r>
            <w:r w:rsidR="006B3A3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="00027746"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презентация, слайд, шаблоны оформления, фон, анимация, гиперссылка, триггеры, демонстрация презентации;</w:t>
            </w:r>
          </w:p>
        </w:tc>
      </w:tr>
      <w:tr w:rsidR="00027746" w:rsidRPr="005661C5" w:rsidTr="00810F6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left="3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 четверть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Алгоритмы в нашей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Следуя командам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6B3A3D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6B3A3D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</w:t>
            </w:r>
            <w:r>
              <w:t>-</w:t>
            </w:r>
            <w:r w:rsidRPr="005661C5">
              <w:t>тель алгоритма, программа;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Найти выход из лабиринта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6.3.2.3</w:t>
            </w:r>
            <w:r w:rsidR="00183D01">
              <w:rPr>
                <w:lang w:val="kk-KZ"/>
              </w:rPr>
              <w:t xml:space="preserve"> </w:t>
            </w:r>
            <w:r w:rsidRPr="005661C5">
              <w:t>приводить примеры исполнителей и их системы команд;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</w:t>
            </w:r>
            <w:r>
              <w:t>-</w:t>
            </w:r>
            <w:r w:rsidRPr="005661C5">
              <w:t>тель алгоритма, программа;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left="34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Найти выход из виртуального ла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биринта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6.3.2.3</w:t>
            </w:r>
            <w:r w:rsidR="00183D01">
              <w:rPr>
                <w:lang w:val="kk-KZ"/>
              </w:rPr>
              <w:t xml:space="preserve"> </w:t>
            </w:r>
            <w:r w:rsidRPr="005661C5">
              <w:t>приводить примеры исполнителей и их системы команд;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исполнитель алгоритма, программа;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Рассуждаем и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программ-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мируем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34"/>
              </w:tabs>
              <w:spacing w:line="240" w:lineRule="auto"/>
              <w:ind w:left="34" w:hanging="20"/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Моя первая про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грамма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исполнитель алгоритма, программа;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6.3.3.1</w:t>
            </w:r>
            <w:r w:rsidR="00183D01">
              <w:rPr>
                <w:lang w:val="kk-KZ"/>
              </w:rPr>
              <w:t xml:space="preserve"> </w:t>
            </w:r>
            <w:r w:rsidRPr="005661C5">
              <w:t>использовать команды ветвления и цикла в игровой среде программирования (Лого, Scratch</w:t>
            </w:r>
            <w:r w:rsidR="00F9443C">
              <w:t xml:space="preserve"> </w:t>
            </w:r>
            <w:r w:rsidR="00F75413">
              <w:t>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lastRenderedPageBreak/>
              <w:t>6.3.3.2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переменные, ветвление, цикл,</w:t>
            </w:r>
            <w:r>
              <w:t xml:space="preserve"> </w:t>
            </w:r>
            <w:r w:rsidRPr="005661C5">
              <w:t>команды ветвления, команды цикла, условие, действия объектов: создавать, удалять, менять свойства;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34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Ожившая графика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183D01">
              <w:rPr>
                <w:lang w:val="kk-KZ"/>
              </w:rPr>
              <w:t xml:space="preserve"> з</w:t>
            </w:r>
            <w:r w:rsidRPr="005661C5">
              <w:t>нать и употреблять типовой словарь: алгоритм, исполни</w:t>
            </w:r>
            <w:r>
              <w:t xml:space="preserve"> </w:t>
            </w:r>
            <w:r w:rsidRPr="005661C5">
              <w:t>тель алгоритма, программа;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6.3.3.1</w:t>
            </w:r>
            <w:r w:rsidR="00183D01">
              <w:rPr>
                <w:lang w:val="kk-KZ"/>
              </w:rPr>
              <w:t xml:space="preserve"> </w:t>
            </w:r>
            <w:r w:rsidRPr="005661C5">
              <w:t>использовать команды ветвления и цикла 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знаь и употреблять типовой словарь: переменные, ветвление, цикл,</w:t>
            </w:r>
            <w:r>
              <w:t xml:space="preserve"> </w:t>
            </w:r>
            <w:r w:rsidRPr="005661C5">
              <w:t>команды ветвления, команды цикла, условие, действия объектов: создавать, удалять, менять свойства;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34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В поисках истины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F76D2F" w:rsidRPr="00F76D2F"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F76D2F" w:rsidRPr="00F76D2F">
              <w:t xml:space="preserve"> </w:t>
            </w:r>
            <w:r w:rsidRPr="005661C5">
              <w:t>знать и употреблять типовой словарь: алгоритм, исполнитель алгоритма, программа;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6.3.3.1</w:t>
            </w:r>
            <w:r w:rsidR="00183D01">
              <w:rPr>
                <w:lang w:val="kk-KZ"/>
              </w:rPr>
              <w:t xml:space="preserve"> </w:t>
            </w:r>
            <w:r w:rsidRPr="005661C5">
              <w:t>использовать команды ветвления и цикла 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переменные, ветвление, цикл,</w:t>
            </w:r>
            <w:r>
              <w:t xml:space="preserve"> </w:t>
            </w:r>
            <w:r w:rsidRPr="005661C5">
              <w:t>команды ветвления, команды цикла, условие, действия объектов: создавать, удалять, менять свойства;</w:t>
            </w:r>
          </w:p>
        </w:tc>
      </w:tr>
      <w:tr w:rsidR="00027746" w:rsidRPr="005661C5" w:rsidTr="00810F6F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left="3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 четверть</w:t>
            </w:r>
          </w:p>
        </w:tc>
      </w:tr>
      <w:tr w:rsidR="00027746" w:rsidRPr="00862EC7" w:rsidTr="00810F6F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Разработка и 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презентация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проекта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анима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словесной форме;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6.3.2.4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алгоритм, исполнитель алгоритма, программа;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6.3.1.1</w:t>
            </w:r>
            <w:r w:rsidR="00183D01">
              <w:rPr>
                <w:lang w:val="kk-KZ"/>
              </w:rPr>
              <w:t xml:space="preserve"> </w:t>
            </w:r>
            <w:r w:rsidRPr="005661C5">
              <w:t>создавать анимацию объектов и событий 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6.3.1.2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переменные, цикл, условие, действия объектов: создавать, удалять, менять свойства;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6.3.3.1</w:t>
            </w:r>
            <w:r w:rsidR="00183D01">
              <w:rPr>
                <w:lang w:val="kk-KZ"/>
              </w:rPr>
              <w:t xml:space="preserve"> </w:t>
            </w:r>
            <w:r w:rsidRPr="005661C5">
              <w:t>использовать команды ветвления и цикла в игровой среде программирования (Лого, Scratch</w:t>
            </w:r>
            <w:r w:rsidR="00F75413">
              <w:t xml:space="preserve"> (Скратч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6.3.3.2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переменные, ветвление, цикл,</w:t>
            </w:r>
            <w:r>
              <w:t xml:space="preserve"> </w:t>
            </w:r>
            <w:r w:rsidRPr="005661C5">
              <w:t>команды ветвления, команды цикла, условие, действия объектов: создавать, удалять, менять свойства;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2F321E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Подготовка доку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мента к печати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6.2.2.1</w:t>
            </w:r>
            <w:r w:rsidR="00183D01">
              <w:rPr>
                <w:lang w:val="kk-KZ"/>
              </w:rPr>
              <w:t xml:space="preserve"> </w:t>
            </w:r>
            <w:r w:rsidRPr="005661C5">
              <w:t>эффективно организовывать документ для печати (устанавливать параметры страницы, выполнять предварительный просмотр);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6.2.2.3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печать, ориентация страницы, параметры страницы, поля, предварительный просмотр;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  <w:rPr>
                <w:lang w:eastAsia="ru-RU"/>
              </w:rPr>
            </w:pPr>
            <w:r w:rsidRPr="005661C5">
              <w:t xml:space="preserve">6.4.2.1 рассуждать об </w:t>
            </w:r>
            <w:r w:rsidRPr="005661C5">
              <w:rPr>
                <w:lang w:eastAsia="ru-RU"/>
              </w:rPr>
              <w:t>ответственном отношении</w:t>
            </w:r>
            <w:r>
              <w:rPr>
                <w:lang w:eastAsia="ru-RU"/>
              </w:rPr>
              <w:t xml:space="preserve"> </w:t>
            </w:r>
            <w:r w:rsidRPr="005661C5">
              <w:rPr>
                <w:lang w:eastAsia="ru-RU"/>
              </w:rPr>
              <w:t>к информации с учетом правовых и этических аспектов ее распростране</w:t>
            </w:r>
            <w:r>
              <w:rPr>
                <w:lang w:eastAsia="ru-RU"/>
              </w:rPr>
              <w:t>-</w:t>
            </w:r>
            <w:r w:rsidRPr="005661C5">
              <w:rPr>
                <w:lang w:eastAsia="ru-RU"/>
              </w:rPr>
              <w:t xml:space="preserve">ния; </w:t>
            </w:r>
          </w:p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lastRenderedPageBreak/>
              <w:t xml:space="preserve">6.4.2.2 употреблять типовой словарь: информация, </w:t>
            </w:r>
            <w:r w:rsidR="00183D01">
              <w:t>информации</w:t>
            </w:r>
            <w:r w:rsidRPr="005661C5">
              <w:t>онная безопасность, этика, компьютерная сеть, глобальная информационная сеть Интернет, ссылка, программа, браузер, электронная почта, вирус, антивирус, корректная работа;</w:t>
            </w:r>
          </w:p>
        </w:tc>
      </w:tr>
      <w:tr w:rsidR="00027746" w:rsidRPr="00862EC7" w:rsidTr="00810F6F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Презентация проекта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35" w:firstLine="0"/>
              <w:jc w:val="left"/>
            </w:pPr>
            <w:r w:rsidRPr="005661C5">
              <w:t>6.3.2.1</w:t>
            </w:r>
            <w:r w:rsidR="00183D01">
              <w:rPr>
                <w:lang w:val="kk-KZ"/>
              </w:rPr>
              <w:t xml:space="preserve"> </w:t>
            </w:r>
            <w:r w:rsidRPr="005661C5">
              <w:t>создавать компьютерную презентацию с эффектами анимации по имеющемуся сюжету</w:t>
            </w:r>
          </w:p>
        </w:tc>
      </w:tr>
    </w:tbl>
    <w:p w:rsidR="00027746" w:rsidRPr="00C764A6" w:rsidRDefault="00027746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1080" w:hanging="371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p w:rsidR="00027746" w:rsidRPr="00F75413" w:rsidRDefault="00674BF1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1080" w:hanging="371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F75413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3) </w:t>
      </w:r>
      <w:r w:rsidR="00027746" w:rsidRPr="00F75413">
        <w:rPr>
          <w:rFonts w:ascii="Times New Roman" w:hAnsi="Times New Roman"/>
          <w:color w:val="000000" w:themeColor="text1"/>
          <w:sz w:val="24"/>
          <w:szCs w:val="24"/>
          <w:lang w:val="kk-KZ"/>
        </w:rPr>
        <w:t>7 класс:</w:t>
      </w:r>
    </w:p>
    <w:p w:rsidR="00027746" w:rsidRPr="00F75413" w:rsidRDefault="00F75413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1080" w:hanging="371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kk-KZ"/>
        </w:rPr>
        <w:t>таблица 3</w:t>
      </w:r>
    </w:p>
    <w:p w:rsidR="00027746" w:rsidRPr="00C764A6" w:rsidRDefault="00027746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1080" w:hanging="371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268"/>
        <w:gridCol w:w="5529"/>
      </w:tblGrid>
      <w:tr w:rsidR="00027746" w:rsidRPr="005661C5" w:rsidTr="00810F6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аздел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ы долгосрочного плана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емы, содержание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426"/>
              </w:tabs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Компьютер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ы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е системы и сети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Что такое эргономика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7.4.1.1</w:t>
            </w:r>
            <w:r w:rsidR="00183D01">
              <w:rPr>
                <w:lang w:val="kk-KZ"/>
              </w:rPr>
              <w:t xml:space="preserve"> </w:t>
            </w:r>
            <w:r w:rsidRPr="005661C5">
              <w:t>формулировать и решать задачи эргономики (для максимального комфорта и эффективности);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7.4.1.2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эргономика, комфорт, эффективность, освещенность;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Как работает компьютер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7.1.1.2 объяснять взаимодействие основных устройств компьютера;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7.1.1.2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архитектура компьютера, системная шина, порты компьютера;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7.1.2.1</w:t>
            </w:r>
            <w:r w:rsidR="00183D01">
              <w:rPr>
                <w:lang w:val="kk-KZ"/>
              </w:rPr>
              <w:t xml:space="preserve"> </w:t>
            </w:r>
            <w:r w:rsidRPr="005661C5">
              <w:t>называть основные функции операционной системы;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7.1.2.2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однопользовательские, многопользовательские, однозадачные, многозадачные;</w:t>
            </w:r>
          </w:p>
        </w:tc>
      </w:tr>
      <w:tr w:rsidR="00027746" w:rsidRPr="00862EC7" w:rsidTr="00810F6F">
        <w:trPr>
          <w:trHeight w:val="287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Беспроводные сети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7.1.3.1</w:t>
            </w:r>
            <w:r w:rsidR="00183D01">
              <w:rPr>
                <w:lang w:val="kk-KZ"/>
              </w:rPr>
              <w:t xml:space="preserve"> </w:t>
            </w:r>
            <w:r w:rsidRPr="005661C5">
              <w:t>объяснять преимущества беспроводной связи;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7.1.3.2</w:t>
            </w:r>
            <w:r w:rsidR="00183D01">
              <w:rPr>
                <w:lang w:val="kk-KZ"/>
              </w:rPr>
              <w:t xml:space="preserve"> </w:t>
            </w:r>
            <w:r w:rsidRPr="005661C5">
              <w:t xml:space="preserve">знать и употреблять типовой словарь: беспроводная сеть, маршрутизатор, </w:t>
            </w:r>
            <w:r w:rsidRPr="005661C5">
              <w:rPr>
                <w:lang w:val="de-DE"/>
              </w:rPr>
              <w:t>Wi</w:t>
            </w:r>
            <w:r w:rsidRPr="005661C5">
              <w:t>-</w:t>
            </w:r>
            <w:r w:rsidRPr="005661C5">
              <w:rPr>
                <w:lang w:val="de-DE"/>
              </w:rPr>
              <w:t>Fi</w:t>
            </w:r>
            <w:r w:rsidR="00F9443C">
              <w:t xml:space="preserve"> (Вай-фай)</w:t>
            </w:r>
            <w:r w:rsidRPr="005661C5">
              <w:t>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C0241C">
            <w:pPr>
              <w:pStyle w:val="Tabletext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Представле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ние 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и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нфор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мации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183D01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Шифрование информации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7.2.1.1</w:t>
            </w:r>
            <w:r w:rsidR="00183D01">
              <w:rPr>
                <w:lang w:val="kk-KZ"/>
              </w:rPr>
              <w:t xml:space="preserve"> </w:t>
            </w:r>
            <w:r w:rsidRPr="005661C5">
              <w:t>кодировать и декодировать текстовую информацию;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7.2.1.3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код, кодирование, декодирование, двоичный код, бит;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183D01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Двоичное представление информации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7.2.1.2</w:t>
            </w:r>
            <w:r w:rsidR="00183D01">
              <w:rPr>
                <w:lang w:val="kk-KZ"/>
              </w:rPr>
              <w:t xml:space="preserve"> </w:t>
            </w:r>
            <w:r w:rsidRPr="005661C5">
              <w:t>пояснять, что вся информация для компьютера представляется в двоичном виде;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7.2.1.3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код, кодирование, декодирование, двоичный код, бит;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ная графика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183D01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Создание векторных изображений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7.2.2.2</w:t>
            </w:r>
            <w:r w:rsidR="00183D01">
              <w:rPr>
                <w:lang w:val="kk-KZ"/>
              </w:rPr>
              <w:t xml:space="preserve"> </w:t>
            </w:r>
            <w:r w:rsidRPr="005661C5">
              <w:t>создавать и редактировать векторные изображения;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7.2.2.5</w:t>
            </w:r>
            <w:r w:rsidR="00183D01">
              <w:rPr>
                <w:lang w:val="kk-KZ"/>
              </w:rPr>
              <w:t xml:space="preserve"> </w:t>
            </w:r>
            <w:r w:rsidRPr="005661C5">
              <w:t xml:space="preserve">знать и употреблять типовой словарь: заливка, обводка, интерактивные инструменты </w:t>
            </w:r>
            <w:r w:rsidRPr="005661C5">
              <w:lastRenderedPageBreak/>
              <w:t>(перетекание, контур, искажение, тень, оболочка, выдавливание, прозрачность), сегмент, узел, кривая Безье, художественные кисти;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183D01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Сравнение растровых и векторных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изображений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7.2.2.3</w:t>
            </w:r>
            <w:r w:rsidR="00183D01">
              <w:rPr>
                <w:lang w:val="kk-KZ"/>
              </w:rPr>
              <w:t xml:space="preserve"> </w:t>
            </w:r>
            <w:r w:rsidRPr="005661C5">
              <w:t>оценивать преимущества и недостатки растровой и векторной графики;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Как разраба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тыва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ются компьютер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ные игры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Определяем идею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7.3.2.1</w:t>
            </w:r>
            <w:r w:rsidR="00183D01">
              <w:rPr>
                <w:lang w:val="kk-KZ"/>
              </w:rPr>
              <w:t xml:space="preserve"> </w:t>
            </w:r>
            <w:r w:rsidRPr="005661C5">
              <w:t>поэтапно разбирать решение задачи;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7.3.2.2 представлять алгоритм в виде блок-схем;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7.3.2.3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блок-схема, блок начала и конца алгоритма, блок ввода-вывода данных, блок решения, условный блок;</w:t>
            </w:r>
          </w:p>
        </w:tc>
      </w:tr>
      <w:tr w:rsidR="00027746" w:rsidRPr="00862EC7" w:rsidTr="00810F6F">
        <w:trPr>
          <w:trHeight w:val="58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Разрабатываем сценарий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7.3.2.2</w:t>
            </w:r>
            <w:r w:rsidR="00183D01">
              <w:rPr>
                <w:lang w:val="kk-KZ"/>
              </w:rPr>
              <w:t xml:space="preserve"> </w:t>
            </w:r>
            <w:r w:rsidRPr="005661C5">
              <w:t>представлять алгоритм в виде блок-схем;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  <w:rPr>
                <w:iCs/>
              </w:rPr>
            </w:pPr>
            <w:r w:rsidRPr="005661C5">
              <w:t>7.3.2.3</w:t>
            </w:r>
            <w:r w:rsidR="00183D0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блок-схема, блок начала и конца алгоритма, блок ввода-вывода данных, блок решения, условный блок;</w:t>
            </w:r>
          </w:p>
        </w:tc>
      </w:tr>
      <w:tr w:rsidR="00027746" w:rsidRPr="005661C5" w:rsidTr="00810F6F">
        <w:trPr>
          <w:trHeight w:val="56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 xml:space="preserve">Рисуем сцены и персонажей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  <w:rPr>
                <w:iCs/>
              </w:rPr>
            </w:pPr>
            <w:r w:rsidRPr="005661C5">
              <w:t>7.3.2.1</w:t>
            </w:r>
            <w:r w:rsidR="00892166">
              <w:rPr>
                <w:lang w:val="kk-KZ"/>
              </w:rPr>
              <w:t xml:space="preserve"> </w:t>
            </w:r>
            <w:r w:rsidRPr="005661C5">
              <w:t>поэтапно разбирать решение задачи;</w:t>
            </w:r>
          </w:p>
        </w:tc>
      </w:tr>
      <w:tr w:rsidR="00027746" w:rsidRPr="00862EC7" w:rsidTr="00810F6F">
        <w:trPr>
          <w:trHeight w:val="614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Создание компьютерной игры 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8E2847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Реализуем сценарий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7.3.1.1</w:t>
            </w:r>
            <w:r w:rsidR="00892166">
              <w:rPr>
                <w:lang w:val="kk-KZ"/>
              </w:rPr>
              <w:t xml:space="preserve"> </w:t>
            </w:r>
            <w:r w:rsidRPr="005661C5">
              <w:t>разрабатывать и реализовывать сценарии в игровой среде программирования;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7.3.1.2</w:t>
            </w:r>
            <w:r w:rsidR="00892166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сценарий, программный код 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7.3.3.1</w:t>
            </w:r>
            <w:r w:rsidR="00892166">
              <w:rPr>
                <w:lang w:val="kk-KZ"/>
              </w:rPr>
              <w:t xml:space="preserve"> </w:t>
            </w:r>
            <w:r w:rsidRPr="005661C5">
              <w:t>находить и исправлять ошибки в программе;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  <w:rPr>
                <w:iCs/>
              </w:rPr>
            </w:pPr>
            <w:r w:rsidRPr="005661C5">
              <w:t>7.3.3.2</w:t>
            </w:r>
            <w:r w:rsidR="00892166">
              <w:rPr>
                <w:lang w:val="kk-KZ"/>
              </w:rPr>
              <w:t xml:space="preserve"> </w:t>
            </w:r>
            <w:r w:rsidRPr="005661C5">
              <w:t xml:space="preserve">знать и употреблять типовой словарь: программа; 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Создаем звуковое сопровождение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7.3.1.1</w:t>
            </w:r>
            <w:r w:rsidR="00892166">
              <w:rPr>
                <w:lang w:val="kk-KZ"/>
              </w:rPr>
              <w:t xml:space="preserve"> </w:t>
            </w:r>
            <w:r w:rsidRPr="005661C5">
              <w:t>разрабатывать и реализовывать сценарии в игровой среде программирования;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7.3.1.2</w:t>
            </w:r>
            <w:r w:rsidR="00892166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сценарий, программный код;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Создаем заставку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7.3.1.1</w:t>
            </w:r>
            <w:r w:rsidR="00892166">
              <w:rPr>
                <w:lang w:val="kk-KZ"/>
              </w:rPr>
              <w:t xml:space="preserve"> </w:t>
            </w:r>
            <w:r w:rsidRPr="005661C5">
              <w:t>разрабатывать и реализовывать сценарии в игровой среде программирования;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>Улучшаем собст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  <w:t xml:space="preserve">венный проект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7.3.1.1</w:t>
            </w:r>
            <w:r w:rsidR="00892166">
              <w:rPr>
                <w:lang w:val="kk-KZ"/>
              </w:rPr>
              <w:t xml:space="preserve"> </w:t>
            </w:r>
            <w:r w:rsidRPr="005661C5">
              <w:t>разрабатывать и реализовывать сценарии в игровой среде программирования;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7.3.1.2</w:t>
            </w:r>
            <w:r w:rsidR="00892166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сценарий, программный код;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7.3.3.1 находить и исправлять ошибки в программе;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7.3.3.2</w:t>
            </w:r>
            <w:r w:rsidR="00892166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программа;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widowControl/>
              <w:tabs>
                <w:tab w:val="left" w:pos="1134"/>
              </w:tabs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Работа с документом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Сноски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7.2.2.1</w:t>
            </w:r>
            <w:r w:rsidR="00674BF1">
              <w:rPr>
                <w:lang w:val="kk-KZ"/>
              </w:rPr>
              <w:t xml:space="preserve"> </w:t>
            </w:r>
            <w:r w:rsidRPr="005661C5">
              <w:t>организовывать ссылки (гиперссылки, оглавления, названия, сноски);</w:t>
            </w:r>
          </w:p>
          <w:p w:rsidR="00027746" w:rsidRPr="005661C5" w:rsidRDefault="00027746" w:rsidP="009340F7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7.2.2.4</w:t>
            </w:r>
            <w:r w:rsidR="00B4462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ссылки, гиперссылки, оглавления, названия, сноски;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Гиперссылки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7.2.2.1</w:t>
            </w:r>
            <w:r w:rsidR="00674BF1">
              <w:rPr>
                <w:lang w:val="kk-KZ"/>
              </w:rPr>
              <w:t xml:space="preserve"> </w:t>
            </w:r>
            <w:r w:rsidRPr="005661C5">
              <w:t>организовывать ссылки (гиперссылки, оглавления, названия, сноски);</w:t>
            </w:r>
          </w:p>
          <w:p w:rsidR="00027746" w:rsidRPr="005661C5" w:rsidRDefault="00027746" w:rsidP="009340F7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7.2.2.4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знать и употреблять типовой словарь: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ссылки, гиперссылки, оглавления, названия, сноски;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7.4.2.1</w:t>
            </w:r>
            <w:r w:rsidR="00674BF1">
              <w:rPr>
                <w:lang w:val="kk-KZ"/>
              </w:rPr>
              <w:t xml:space="preserve"> </w:t>
            </w:r>
            <w:r w:rsidRPr="005661C5">
              <w:t>объяснять понятия «авторское право», «плагиат»;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7.4.2.2</w:t>
            </w:r>
            <w:r w:rsidR="00674BF1">
              <w:rPr>
                <w:lang w:val="kk-KZ"/>
              </w:rPr>
              <w:t xml:space="preserve"> </w:t>
            </w:r>
            <w:r w:rsidRPr="005661C5">
              <w:t>сопровождать информацию ссылками на автора;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7.4.2.3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автор, авторское право, плагиат, ссылка;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Оглавление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7.2.2.1</w:t>
            </w:r>
            <w:r w:rsidR="00674BF1">
              <w:rPr>
                <w:lang w:val="kk-KZ"/>
              </w:rPr>
              <w:t xml:space="preserve"> </w:t>
            </w:r>
            <w:r w:rsidRPr="005661C5">
              <w:t>организовывать ссылки (гиперссылки, оглавления, названия, сноски);</w:t>
            </w:r>
          </w:p>
          <w:p w:rsidR="00027746" w:rsidRPr="005661C5" w:rsidRDefault="00027746" w:rsidP="009340F7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7.2.2.4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ссылки, гиперссылки, оглавления, названия, сноски;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Оформление до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кументации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к игре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7.4.2.1</w:t>
            </w:r>
            <w:r w:rsidR="00674BF1">
              <w:rPr>
                <w:lang w:val="kk-KZ"/>
              </w:rPr>
              <w:t xml:space="preserve"> </w:t>
            </w:r>
            <w:r w:rsidRPr="005661C5">
              <w:t>организовывать ссылки (гиперссылки, оглавления, названия, сноски);</w:t>
            </w:r>
          </w:p>
          <w:p w:rsidR="00027746" w:rsidRPr="005661C5" w:rsidRDefault="00027746" w:rsidP="009340F7">
            <w:pPr>
              <w:spacing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7.2.2.4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ссылки, гиперссылки, оглавления, названия, сноски;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7.4.2.1</w:t>
            </w:r>
            <w:r w:rsidR="00674BF1">
              <w:rPr>
                <w:lang w:val="kk-KZ"/>
              </w:rPr>
              <w:t xml:space="preserve"> </w:t>
            </w:r>
            <w:r w:rsidRPr="005661C5">
              <w:t>объяснять понятия «авторское право», «плагиат»;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7.4.2.2</w:t>
            </w:r>
            <w:r w:rsidR="00674BF1">
              <w:rPr>
                <w:lang w:val="kk-KZ"/>
              </w:rPr>
              <w:t xml:space="preserve"> </w:t>
            </w:r>
            <w:r w:rsidRPr="005661C5">
              <w:t>сопровождать информацию ссылками на автора;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both"/>
            </w:pPr>
            <w:r w:rsidRPr="005661C5">
              <w:t>7.4.2.3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автор, авторское право, плагиат, ссылка</w:t>
            </w:r>
          </w:p>
        </w:tc>
      </w:tr>
    </w:tbl>
    <w:p w:rsidR="00027746" w:rsidRPr="00C764A6" w:rsidRDefault="00027746" w:rsidP="00027746">
      <w:pPr>
        <w:pStyle w:val="af2"/>
        <w:widowControl w:val="0"/>
        <w:tabs>
          <w:tab w:val="left" w:pos="709"/>
          <w:tab w:val="left" w:pos="851"/>
        </w:tabs>
        <w:spacing w:after="0" w:line="240" w:lineRule="auto"/>
        <w:ind w:left="851" w:hanging="142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p w:rsidR="00027746" w:rsidRPr="00F75413" w:rsidRDefault="00674BF1" w:rsidP="00027746">
      <w:pPr>
        <w:pStyle w:val="af2"/>
        <w:widowControl w:val="0"/>
        <w:tabs>
          <w:tab w:val="left" w:pos="709"/>
          <w:tab w:val="left" w:pos="851"/>
        </w:tabs>
        <w:spacing w:after="0" w:line="240" w:lineRule="auto"/>
        <w:ind w:left="851" w:hanging="142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F75413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4) </w:t>
      </w:r>
      <w:r w:rsidR="00027746" w:rsidRPr="00F75413">
        <w:rPr>
          <w:rFonts w:ascii="Times New Roman" w:hAnsi="Times New Roman"/>
          <w:color w:val="000000" w:themeColor="text1"/>
          <w:sz w:val="24"/>
          <w:szCs w:val="24"/>
          <w:lang w:val="kk-KZ"/>
        </w:rPr>
        <w:t>8 класс:</w:t>
      </w:r>
    </w:p>
    <w:p w:rsidR="00027746" w:rsidRPr="00F75413" w:rsidRDefault="00F75413" w:rsidP="00027746">
      <w:pPr>
        <w:pStyle w:val="af2"/>
        <w:widowControl w:val="0"/>
        <w:tabs>
          <w:tab w:val="left" w:pos="709"/>
          <w:tab w:val="left" w:pos="851"/>
        </w:tabs>
        <w:spacing w:after="0" w:line="240" w:lineRule="auto"/>
        <w:ind w:left="851" w:hanging="142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kk-KZ"/>
        </w:rPr>
        <w:t>таблица 4</w:t>
      </w:r>
    </w:p>
    <w:p w:rsidR="00027746" w:rsidRPr="00C764A6" w:rsidRDefault="00027746" w:rsidP="00027746">
      <w:pPr>
        <w:pStyle w:val="af2"/>
        <w:widowControl w:val="0"/>
        <w:tabs>
          <w:tab w:val="left" w:pos="709"/>
          <w:tab w:val="left" w:pos="851"/>
        </w:tabs>
        <w:spacing w:after="0" w:line="240" w:lineRule="auto"/>
        <w:ind w:left="851" w:hanging="142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2270"/>
        <w:gridCol w:w="5528"/>
      </w:tblGrid>
      <w:tr w:rsidR="00027746" w:rsidRPr="005661C5" w:rsidTr="00810F6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аздел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ы долгосроч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ного плана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емы, содержание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426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Измерение информации и компью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терная па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мять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Единицы измере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ния информации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8.2.1.1</w:t>
            </w:r>
            <w:r w:rsidR="00674BF1">
              <w:rPr>
                <w:lang w:val="kk-KZ"/>
              </w:rPr>
              <w:t xml:space="preserve"> </w:t>
            </w:r>
            <w:r w:rsidRPr="005661C5">
              <w:t>называть единицы измерения информации;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8.2.1.3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единицы измерения информации, бит, байт;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8.2.1.2</w:t>
            </w:r>
            <w:r w:rsidR="00674BF1">
              <w:rPr>
                <w:lang w:val="kk-KZ"/>
              </w:rPr>
              <w:t xml:space="preserve"> </w:t>
            </w:r>
            <w:r w:rsidRPr="005661C5">
              <w:t>осуществлять перевод из одних единиц измерения информации в другие;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Компьютерная память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8.1.1.1</w:t>
            </w:r>
            <w:r w:rsidR="00674BF1">
              <w:rPr>
                <w:lang w:val="kk-KZ"/>
              </w:rPr>
              <w:t xml:space="preserve"> </w:t>
            </w:r>
            <w:r w:rsidRPr="005661C5">
              <w:t>описывать назначение видов памяти компьютера (оперативные запоминающие устройства, постоянные</w:t>
            </w:r>
            <w:r>
              <w:t xml:space="preserve"> </w:t>
            </w:r>
            <w:r w:rsidRPr="005661C5">
              <w:t>запоминающие устройства, внешние запоминающие устройства, кеш-память);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8.1.1.2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оперативное запоминающее устройство, постоянное запоминающее устройство, внешние запоминающие устройства, кеш-</w:t>
            </w:r>
            <w:r>
              <w:t>п</w:t>
            </w:r>
            <w:r w:rsidRPr="005661C5">
              <w:t>амять;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Размеры файлов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8.1.2.3</w:t>
            </w:r>
            <w:r w:rsidR="00674BF1">
              <w:rPr>
                <w:lang w:val="kk-KZ"/>
              </w:rPr>
              <w:t xml:space="preserve"> </w:t>
            </w:r>
            <w:r w:rsidRPr="005661C5">
              <w:t>сравнивать размеры файлов разных форматов, хранящих одинаковую информацию;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8.1.2.2</w:t>
            </w:r>
            <w:r w:rsidR="00674BF1">
              <w:rPr>
                <w:lang w:val="kk-KZ"/>
              </w:rPr>
              <w:t xml:space="preserve"> </w:t>
            </w:r>
            <w:r w:rsidRPr="005661C5">
              <w:t>создавать и распаковывать архивы различных форматов;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lastRenderedPageBreak/>
              <w:t>8.1.2.4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архивация, архивный файл, архивировать, разархивировать, распаковывать;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Сети и безопасность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Компьютерные сети и их классификация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8.1.3.1</w:t>
            </w:r>
            <w:r w:rsidR="00674BF1">
              <w:rPr>
                <w:lang w:val="kk-KZ"/>
              </w:rPr>
              <w:t xml:space="preserve"> </w:t>
            </w:r>
            <w:r w:rsidRPr="005661C5">
              <w:t>классифицировать компьютерные сети;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8.1.3.2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глобальные, локальные, региональные сети, сервер, рабочая станция, клиент,</w:t>
            </w:r>
            <w:r>
              <w:t xml:space="preserve"> </w:t>
            </w:r>
            <w:r w:rsidRPr="005661C5">
              <w:t>модем, одноранговая сеть;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Антивирусная безопасность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8.4.2.1</w:t>
            </w:r>
            <w:r w:rsidR="00674BF1">
              <w:rPr>
                <w:lang w:val="kk-KZ"/>
              </w:rPr>
              <w:t xml:space="preserve"> </w:t>
            </w:r>
            <w:r w:rsidRPr="005661C5">
              <w:t>защищать компьютер от вредоносных программ;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8.4.2.2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компьютерный вирус, антивирусные программы, программы-детекторы, программы-доктора, программы-ревизоры, программы-фильтры;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f7"/>
              <w:widowControl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Решение задач с помощью электронных таблиц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Таблицы в текстовом процессоре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8.2.2.1</w:t>
            </w:r>
            <w:r w:rsidR="00674BF1">
              <w:rPr>
                <w:lang w:val="kk-KZ"/>
              </w:rPr>
              <w:t xml:space="preserve"> </w:t>
            </w:r>
            <w:r w:rsidRPr="005661C5">
              <w:t>форматировать элементы таблицы</w:t>
            </w:r>
            <w:r>
              <w:t xml:space="preserve"> </w:t>
            </w:r>
            <w:r w:rsidRPr="005661C5">
              <w:t>в текстовом процессоре;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8.2.2.5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таблица, строка, столбец, ячейка, граница таблицы;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Форматирование элементов элек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тронных таблиц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8.2.2.2</w:t>
            </w:r>
            <w:r w:rsidR="00674BF1">
              <w:rPr>
                <w:lang w:val="kk-KZ"/>
              </w:rPr>
              <w:t xml:space="preserve"> </w:t>
            </w:r>
            <w:r w:rsidRPr="005661C5">
              <w:t xml:space="preserve">форматировать элементы электронной таблицы; </w:t>
            </w:r>
          </w:p>
          <w:p w:rsidR="00027746" w:rsidRPr="005661C5" w:rsidRDefault="00027746" w:rsidP="009340F7">
            <w:pPr>
              <w:pStyle w:val="NESTableText"/>
              <w:ind w:left="0" w:firstLine="0"/>
              <w:jc w:val="left"/>
            </w:pPr>
            <w:r w:rsidRPr="005661C5">
              <w:t>8.2.2.6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электронная таблица, строка, столбец, ячейка, адрес ячейки, тип и формат данных, маркер заполнения;</w:t>
            </w:r>
          </w:p>
        </w:tc>
      </w:tr>
      <w:tr w:rsidR="00027746" w:rsidRPr="005661C5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Форматы данных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8.3.3.1 классифицировать типы данных;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Условное форма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тирование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8.2.2.4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условное форматирование в электронной таблице;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условное форматирование, формат, функция;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Графическое представление табличных дан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ных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 диаграммы в электронной таблице;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8.2.2.8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диаграмма, виды диаграмм,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элементы диаграмм, заголовок, легенда, параметры, диапазон;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28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Моделирование процессов в элек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тронных таблицах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форматировать элементы электронной таблицы;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условное форматирование, формат, функция;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классифицировать типы данных;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8.2.2.4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условное форматирование в электронной таблице;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условное форматирование, формат, функция;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 диаграммы в электронной таблице;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8.2.2.8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диаграмма, виды диаграмм,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элементы диаграмм, заголовок, легенда, параметры, диапазон;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Программи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рование ре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шений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right="-2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Языки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программи-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рования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8.1.2.1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понятия «система программирования» и «языки программирования»;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Системы про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граммирования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8.1.2.1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различать понятия «система программирования» и «языки программирования»;</w:t>
            </w:r>
          </w:p>
        </w:tc>
      </w:tr>
      <w:tr w:rsidR="00027746" w:rsidRPr="005661C5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Типы данных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классифицировать типы данных;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Программи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рование ре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шений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right="-2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Интерфейс про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екта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8.4.1.1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выполнять требования к созданию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интерфейса разрабатываемого проекта;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8.4.1.2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интерфейс, визуальный интерфейс, цветовая гамма, функциональные признаки;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Программирова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ние линейных ал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горитмов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записывать алгоритм на языке программирования;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язык программи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рования, алфавит языка, компиляция, оператор, данные;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программ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Python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(Дельфи),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Lazarus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(Лазарас),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Pascal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переменная, оператор присваивания, оператор ввода, оператор вывода, оператор перехода, условный оператор, вложенные условия;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Программирова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ние алгоритмов ветвления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записывать алгоритм на языке программирования;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язык программи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рования, алфавит языка, компиляция, оператор, данные;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программ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Python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(Дельфи),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Lazarus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(Лазарас),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Pascal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переменная, опе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ратор присваивания, оператор ввода, оператор вывода, оператор перехода, условный оператор, вложенные ус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ловия;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Программирова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ние вложенных условий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записывать алгоритм на языке программирования;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язык программи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рования, алфавит языка, компиляция, оператор, данные;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программ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Python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(Дельфи),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Lazarus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(Лазарас),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Pascal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переменная, оператор присваивания, оператор ввода, оператор вывода, оператор перехода, условный оператор, вложенные условия;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Программирова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lastRenderedPageBreak/>
              <w:t>ние составных ус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ловий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записывать алгоритм на языке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программирования;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язык программи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рования, алфавит языка, компиляция, оператор, данные;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записывать линейные и разветвляющиеся алгоритмы в интегрированной среде разработки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программ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Python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(Дельфи),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Lazarus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(Лазарас),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Pascal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spacing w:before="0" w:after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переменная, оператор присваивания, оператор ввода, оператор вывода, оператор перехода, условный оператор, вложенные условия;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Моделиро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вание объек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тов и собы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тий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Трехмерные мо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дели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создавать модели объектов и событий в 3D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редакторах;</w:t>
            </w:r>
          </w:p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 и употреблять типовой словарь: модель, моделирование, 3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редактор, трёхмерная графика, трёхмерные модели объектов, трёхмерные модели событий;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Объекты, встро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ен-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ные в редактор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создавать модели объектов и событий в 3D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редакторах;</w:t>
            </w:r>
          </w:p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 и употреблять типовой словарь: модель, моделирование, 3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редактор, трёхмерная графика, трёхмерные модели объектов, трёхмерные модели событий;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Трехмерные модели объектов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создавать модели объектов и событий в 3D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редакторах;</w:t>
            </w:r>
          </w:p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 и употреблять типовой словарь: модель, моделирование, 3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редактор, трёхмерная графика, трёхмерные модели объектов, трёхмерные модели событий;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Трехмерные мо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дели событий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создавать модели объектов и событий в 3D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редакторах;</w:t>
            </w:r>
          </w:p>
          <w:p w:rsidR="00027746" w:rsidRPr="00674BF1" w:rsidRDefault="00027746" w:rsidP="009340F7">
            <w:pPr>
              <w:pStyle w:val="af7"/>
              <w:widowControl w:val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8.3.1.2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знать и употреблять типовой словарь: модель, моделирование, 3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редактор, трёхмерная графика, трёхмерные модели объектов, трёхмерные модели событий</w:t>
            </w:r>
          </w:p>
        </w:tc>
      </w:tr>
    </w:tbl>
    <w:p w:rsidR="00027746" w:rsidRDefault="00027746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p w:rsidR="00027746" w:rsidRPr="00895E2B" w:rsidRDefault="00674BF1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895E2B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5) </w:t>
      </w:r>
      <w:r w:rsidR="00027746" w:rsidRPr="00895E2B">
        <w:rPr>
          <w:rFonts w:ascii="Times New Roman" w:hAnsi="Times New Roman"/>
          <w:color w:val="000000" w:themeColor="text1"/>
          <w:sz w:val="24"/>
          <w:szCs w:val="24"/>
          <w:lang w:val="kk-KZ"/>
        </w:rPr>
        <w:t>9 класс:</w:t>
      </w:r>
    </w:p>
    <w:p w:rsidR="00027746" w:rsidRPr="00895E2B" w:rsidRDefault="00895E2B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kk-KZ"/>
        </w:rPr>
        <w:t>таблица 5</w:t>
      </w:r>
    </w:p>
    <w:p w:rsidR="00027746" w:rsidRPr="00C764A6" w:rsidRDefault="00027746" w:rsidP="00027746">
      <w:pPr>
        <w:pStyle w:val="af2"/>
        <w:widowControl w:val="0"/>
        <w:tabs>
          <w:tab w:val="left" w:pos="709"/>
          <w:tab w:val="left" w:pos="993"/>
        </w:tabs>
        <w:spacing w:after="0" w:line="240" w:lineRule="auto"/>
        <w:ind w:left="709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2270"/>
        <w:gridCol w:w="5528"/>
      </w:tblGrid>
      <w:tr w:rsidR="00027746" w:rsidRPr="005661C5" w:rsidTr="00810F6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Разделы долгосрочного плана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Темы, содержание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четверть</w:t>
            </w:r>
          </w:p>
        </w:tc>
      </w:tr>
      <w:tr w:rsidR="00027746" w:rsidRPr="00862EC7" w:rsidTr="00810F6F">
        <w:trPr>
          <w:trHeight w:val="520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tabs>
                <w:tab w:val="left" w:pos="426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Технические характеристики компьютера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и сетей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Измерение ин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формации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применять алфавитный подход при определении количества информации;</w:t>
            </w:r>
          </w:p>
          <w:p w:rsidR="00027746" w:rsidRPr="005661C5" w:rsidRDefault="00027746" w:rsidP="009340F7">
            <w:pPr>
              <w:pStyle w:val="Tabletext"/>
              <w:ind w:firstLine="37"/>
              <w:contextualSpacing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алфавит, мощ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ность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алфавита, количество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информации;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Процессор и его характеристики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9.1.1.1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объяснять на элементарном уровне функции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процессора и его основные характеристики;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9.1.1.2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знать и употреблять типовой словарь: тактовая частота, разрядность, кэш, центральный процессор,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Socket</w:t>
            </w:r>
            <w:r w:rsid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(Сакит)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Компьютерные сети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9.1.3.1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пропускную способность сети;</w:t>
            </w:r>
          </w:p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9.1.3.2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топология, сети шинной, кольцевой,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звездной, иерархической и произвольной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структуры;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Здоровье и безопас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ность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Негативные ас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пекты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использо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вания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компьютера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9.4.1.1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приводить примеры влияния различных электронных устройств на организм человека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 эффективно исполь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зовать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методы защиты;</w:t>
            </w:r>
          </w:p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9.4.1.2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негативное влияние, электромагнитное излучение, электростатическое поле, ионизация воздуха, стресс, бессонница, болезни позвоночника,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мышц, суставов;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Безопасность в сети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9.4.2.1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соблюдать правила обеспечения безопасности пользователя в сети (мошенничество и агрессия в интернете);</w:t>
            </w:r>
          </w:p>
          <w:p w:rsidR="00027746" w:rsidRPr="005661C5" w:rsidRDefault="00027746" w:rsidP="009340F7">
            <w:pPr>
              <w:spacing w:line="240" w:lineRule="auto"/>
              <w:ind w:left="20"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9.4.2.2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знать и </w:t>
            </w:r>
            <w:r w:rsidR="008E284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употреблять типовой словарь: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спам, кибермошенничество, киберпреследование (кибер-буллинг);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8E2847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Обработка информации</w:t>
            </w:r>
            <w:r w:rsidR="008E284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 электронных таблицах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Статистические данные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использовать абсолютную и относительную ссылки; </w:t>
            </w:r>
          </w:p>
          <w:p w:rsidR="00027746" w:rsidRPr="005661C5" w:rsidRDefault="00027746" w:rsidP="009340F7">
            <w:pPr>
              <w:spacing w:line="240" w:lineRule="auto"/>
              <w:ind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9.2.2.6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абсолютна ссылка, относительная ссылка, смешанная ссылка;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различные форматы данных для решения задач в электронных таблицах;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9.2.2.5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форматы и типы данных;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Встроенные функции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встроенные функции для решения задач с применением электронных таблиц;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названия наиболее часто используемых функций;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Анализ данных на основе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имею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щ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ейся информации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встроенные функции для решения задач с применением электронных таблиц;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названия наиболее часто используе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мых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функций;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Решение приклад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ных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задач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встроенные функции для решения задач с применением электронных таблиц;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9.2.2.7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знать и употреблять названия наиболее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часто используе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мых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функций;</w:t>
            </w:r>
          </w:p>
          <w:p w:rsidR="00027746" w:rsidRPr="005661C5" w:rsidRDefault="00027746" w:rsidP="009340F7">
            <w:pPr>
              <w:spacing w:line="240" w:lineRule="auto"/>
              <w:ind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9.2.2.1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использовать различные типы и форматы данных для решения задач в электронных таблицах;</w:t>
            </w:r>
          </w:p>
          <w:p w:rsidR="00027746" w:rsidRPr="005661C5" w:rsidRDefault="00027746" w:rsidP="009340F7">
            <w:pPr>
              <w:spacing w:line="240" w:lineRule="auto"/>
              <w:ind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9.2.2.5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форматы и типы данных;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9.2.2.4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строить графики функций, заданных в таблице;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9.2.2.8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свободно оперировать базовыми понятиями: функция, график функции, диаграмма, таблица, строка, столбец, ссылка;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3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312D9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Интегриро</w:t>
            </w:r>
            <w:r w:rsidR="00312D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ва</w:t>
            </w:r>
            <w:r w:rsidR="00312D94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нн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ые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среды разработки программ 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Классификация программного обеспечения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9340F7">
            <w:pPr>
              <w:spacing w:line="240" w:lineRule="auto"/>
              <w:ind w:firstLine="37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9.1.2.1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различать системное, прикладное программное обеспе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чение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 системы программирования;</w:t>
            </w:r>
          </w:p>
          <w:p w:rsidR="00027746" w:rsidRPr="005661C5" w:rsidRDefault="00027746" w:rsidP="009340F7">
            <w:pPr>
              <w:spacing w:line="240" w:lineRule="auto"/>
              <w:ind w:firstLine="37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9.1.2.2</w:t>
            </w:r>
            <w:r w:rsidR="00674BF1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прикладное про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граммное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обеспечение, системное программное обесп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е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чение;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Компоненты ин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тегрированной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среды разработки программ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NESTableText"/>
              <w:ind w:firstLine="37"/>
              <w:jc w:val="both"/>
              <w:rPr>
                <w:lang w:val="kk-KZ"/>
              </w:rPr>
            </w:pPr>
            <w:r w:rsidRPr="005661C5">
              <w:t>9.3.3.2</w:t>
            </w:r>
            <w:r w:rsidR="00674BF1">
              <w:rPr>
                <w:lang w:val="kk-KZ"/>
              </w:rPr>
              <w:t xml:space="preserve"> </w:t>
            </w:r>
            <w:r w:rsidRPr="005661C5">
              <w:t xml:space="preserve">знать и использовать компоненты интегрированной среды разработки программ (С/С++,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895E2B">
              <w:t xml:space="preserve"> (Паскаль</w:t>
            </w:r>
            <w:r w:rsidRPr="005661C5">
              <w:t>);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Оператор выбора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9.3.3.1 использовать операторы выбора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циклов в интегриро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ванной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среде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</w:t>
            </w:r>
            <w:r w:rsidR="00895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arus (Лазарас), Pascal (Паскаль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оператор выбора, операторы цикла, цикл с параметром, цикл с предусло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вием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цикл с постусловием;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Цикл с парамет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ром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операторы выбора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циклов в интегриро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ванной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среде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</w:t>
            </w:r>
            <w:r w:rsidR="00895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arus (Лазарас), Pascal (Паскаль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оператор выбора, операторы цикла, цикл с параметром, цикл с предусло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вием,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цикл с постусловием;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Цикл с постусло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вием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операторы выбора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циклов в интегриро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ванной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среде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Lazarus (Лазарас), Pascal (Паскаль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F9443C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9.3.3.3</w:t>
            </w:r>
            <w:r w:rsid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оператор выбора, операторы цикла, цикл с параметром, цикл с предусло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вием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цикл с постусловием;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Цикл с предусло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вием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использовать операторы выбора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циклов в интегриро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ванной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среде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Lazarus (Лазарас), Pascal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9.3.3.3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оператор выбора, операторы цикла, ци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 с параметром, цикл с предусловием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цикл с постусловием;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>Трассировка алго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ритма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 w:eastAsia="en-GB"/>
              </w:rPr>
              <w:t xml:space="preserve">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осуществлять трассировку алгоритма;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трассировка алго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ритма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 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Решение за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дач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в интег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ри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рованной среде разра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ки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NESTableText"/>
            </w:pPr>
            <w:r w:rsidRPr="005661C5">
              <w:t>Постановка проблемы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 модели задач в интегрированной среде разработки программ;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компьютерная модель, интегрированная среда;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NESTableText"/>
              <w:jc w:val="left"/>
            </w:pPr>
            <w:r w:rsidRPr="005661C5">
              <w:t xml:space="preserve">Разработка алгоритма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создавать модели задач в интегрированной среде разработки программ;</w:t>
            </w:r>
          </w:p>
          <w:p w:rsidR="00027746" w:rsidRPr="005661C5" w:rsidRDefault="00027746" w:rsidP="009340F7">
            <w:pPr>
              <w:pStyle w:val="Tabletext"/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компьютерная модель, интегрированная среда;</w:t>
            </w:r>
          </w:p>
          <w:p w:rsidR="00027746" w:rsidRPr="005661C5" w:rsidRDefault="00027746" w:rsidP="009340F7">
            <w:pPr>
              <w:pStyle w:val="NESTableText"/>
              <w:ind w:left="0" w:firstLine="37"/>
              <w:jc w:val="left"/>
            </w:pPr>
            <w:r w:rsidRPr="005661C5">
              <w:t>9.3.2.1</w:t>
            </w:r>
            <w:r w:rsidR="00674BF1">
              <w:rPr>
                <w:lang w:val="kk-KZ"/>
              </w:rPr>
              <w:t xml:space="preserve"> </w:t>
            </w:r>
            <w:r w:rsidRPr="005661C5">
              <w:t xml:space="preserve">осуществлять трассировку алгоритма; </w:t>
            </w:r>
          </w:p>
          <w:p w:rsidR="00027746" w:rsidRPr="005661C5" w:rsidRDefault="00027746" w:rsidP="009340F7">
            <w:pPr>
              <w:pStyle w:val="NESTableText"/>
              <w:ind w:left="37" w:firstLine="37"/>
              <w:jc w:val="left"/>
            </w:pPr>
            <w:r w:rsidRPr="005661C5">
              <w:t>9.3.2.3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трассировка алгоритма;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NESTableText"/>
              <w:jc w:val="left"/>
            </w:pPr>
            <w:r w:rsidRPr="005661C5">
              <w:t>Программирование алгоритма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674BF1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left="37"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создавать модели задач в интегрированной среде разработки программ </w:t>
            </w:r>
            <w:r w:rsidRP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/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Python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Delphi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(Дельфи),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Lazarus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(Лазарас),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Pascal</w:t>
            </w:r>
            <w:r w:rsidR="00895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(Паскаль</w:t>
            </w:r>
            <w:r w:rsidRP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left="37"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компьютерная модель, интегрированная среда;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left="37"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9.3.3.2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знать и использовать компоненты интегрированной среды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</w:t>
            </w:r>
            <w:r w:rsidR="00895E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arus (Лазарас), Pascal (Паскаль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27746" w:rsidRPr="005661C5" w:rsidRDefault="00027746" w:rsidP="009340F7">
            <w:pPr>
              <w:pStyle w:val="NESTableText"/>
              <w:ind w:left="37" w:firstLine="37"/>
              <w:jc w:val="left"/>
            </w:pPr>
            <w:r w:rsidRPr="005661C5">
              <w:t>9.3.3.1</w:t>
            </w:r>
            <w:r w:rsidR="00674BF1">
              <w:rPr>
                <w:lang w:val="kk-KZ"/>
              </w:rPr>
              <w:t xml:space="preserve"> </w:t>
            </w:r>
            <w:r w:rsidRPr="005661C5">
              <w:t>использовать операторы выбора и</w:t>
            </w:r>
            <w:r>
              <w:t xml:space="preserve"> </w:t>
            </w:r>
            <w:r w:rsidRPr="005661C5">
              <w:t xml:space="preserve">циклов в интегрированной среде разработки программ (С/С++, </w:t>
            </w:r>
            <w:r w:rsidR="00F9443C" w:rsidRPr="00F9443C">
              <w:t>Python (</w:t>
            </w:r>
            <w:r w:rsidR="00851318">
              <w:t>Пайзн</w:t>
            </w:r>
            <w:r w:rsidR="00F9443C" w:rsidRPr="00F9443C">
              <w:t>), Delphi (Дельфи), Lazarus (Ла</w:t>
            </w:r>
            <w:r w:rsidR="00895E2B">
              <w:t>зарас), Pascal (Паскаль</w:t>
            </w:r>
            <w:r w:rsidRPr="005661C5">
              <w:t>);</w:t>
            </w:r>
          </w:p>
          <w:p w:rsidR="00027746" w:rsidRPr="005661C5" w:rsidRDefault="00027746" w:rsidP="009340F7">
            <w:pPr>
              <w:pStyle w:val="NESTableText"/>
              <w:ind w:left="37" w:firstLine="37"/>
              <w:jc w:val="left"/>
            </w:pPr>
            <w:r w:rsidRPr="005661C5">
              <w:t>9.3.3.3</w:t>
            </w:r>
            <w:r w:rsidR="00674BF1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оператор выбора, операторы цикла, цикл с параметром, цикл с предусловием, цикл с постусловием;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NESTableText"/>
              <w:jc w:val="left"/>
            </w:pPr>
            <w:r w:rsidRPr="005661C5">
              <w:t>Тестирование программы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создавать модели задач в интегрированной среде разработки программ (С/С++, 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Python (</w:t>
            </w:r>
            <w:r w:rsidR="008513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Пайзн</w:t>
            </w:r>
            <w:r w:rsidR="00F9443C" w:rsidRPr="00F9443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), Delphi (Дельфи), Lazarus (Лазарас), Pascal (Паскаль)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9.3.1.2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компьютерная модель, интегрированная среда;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9.3.2.1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осуществлять трассировку алгоритма;</w:t>
            </w:r>
          </w:p>
          <w:p w:rsidR="00027746" w:rsidRPr="005661C5" w:rsidRDefault="00027746" w:rsidP="009340F7">
            <w:pPr>
              <w:pStyle w:val="Tabletext"/>
              <w:tabs>
                <w:tab w:val="left" w:pos="1134"/>
              </w:tabs>
              <w:spacing w:before="0" w:after="0"/>
              <w:ind w:firstLine="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9.3.2.3</w:t>
            </w:r>
            <w:r w:rsidR="00674B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знать и употреблять типовой словарь: трассировка алгоритма</w:t>
            </w:r>
          </w:p>
        </w:tc>
      </w:tr>
    </w:tbl>
    <w:p w:rsidR="00027746" w:rsidRDefault="00027746" w:rsidP="00027746">
      <w:pPr>
        <w:pStyle w:val="af2"/>
        <w:widowControl w:val="0"/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</w:p>
    <w:p w:rsidR="00027746" w:rsidRPr="00895E2B" w:rsidRDefault="00F33604" w:rsidP="00027746">
      <w:pPr>
        <w:pStyle w:val="af2"/>
        <w:widowControl w:val="0"/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8"/>
          <w:lang w:val="kk-KZ"/>
        </w:rPr>
      </w:pPr>
      <w:r w:rsidRPr="00895E2B">
        <w:rPr>
          <w:rFonts w:ascii="Times New Roman" w:hAnsi="Times New Roman"/>
          <w:color w:val="000000" w:themeColor="text1"/>
          <w:sz w:val="24"/>
          <w:szCs w:val="28"/>
          <w:lang w:val="kk-KZ"/>
        </w:rPr>
        <w:t xml:space="preserve">6) </w:t>
      </w:r>
      <w:r w:rsidR="00027746" w:rsidRPr="00895E2B">
        <w:rPr>
          <w:rFonts w:ascii="Times New Roman" w:hAnsi="Times New Roman"/>
          <w:color w:val="000000" w:themeColor="text1"/>
          <w:sz w:val="24"/>
          <w:szCs w:val="28"/>
          <w:lang w:val="kk-KZ"/>
        </w:rPr>
        <w:t>10 класс:</w:t>
      </w:r>
    </w:p>
    <w:p w:rsidR="00027746" w:rsidRPr="00895E2B" w:rsidRDefault="00895E2B" w:rsidP="00027746">
      <w:pPr>
        <w:pStyle w:val="af2"/>
        <w:widowControl w:val="0"/>
        <w:spacing w:after="0" w:line="240" w:lineRule="auto"/>
        <w:ind w:left="709"/>
        <w:rPr>
          <w:rFonts w:ascii="Times New Roman" w:hAnsi="Times New Roman"/>
          <w:color w:val="000000" w:themeColor="text1"/>
          <w:sz w:val="24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4"/>
          <w:szCs w:val="28"/>
          <w:lang w:val="kk-KZ"/>
        </w:rPr>
        <w:t>таблица 6</w:t>
      </w:r>
    </w:p>
    <w:p w:rsidR="00027746" w:rsidRPr="00B869B6" w:rsidRDefault="00027746" w:rsidP="00027746">
      <w:pPr>
        <w:pStyle w:val="af2"/>
        <w:widowControl w:val="0"/>
        <w:spacing w:after="0" w:line="240" w:lineRule="auto"/>
        <w:ind w:left="709"/>
        <w:rPr>
          <w:rFonts w:ascii="Times New Roman" w:hAnsi="Times New Roman"/>
          <w:color w:val="000000" w:themeColor="text1"/>
          <w:sz w:val="28"/>
          <w:szCs w:val="24"/>
          <w:lang w:val="kk-KZ"/>
        </w:rPr>
      </w:pPr>
    </w:p>
    <w:tbl>
      <w:tblPr>
        <w:tblW w:w="474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1983"/>
        <w:gridCol w:w="5814"/>
      </w:tblGrid>
      <w:tr w:rsidR="00027746" w:rsidRPr="005661C5" w:rsidTr="00810F6F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B311A2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Р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аздел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ы долгосрочного плана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</w:t>
            </w:r>
            <w:r w:rsidRPr="005661C5">
              <w:rPr>
                <w:rFonts w:ascii="Times New Roman" w:hAnsi="Times New Roman"/>
                <w:color w:val="000000" w:themeColor="text1"/>
                <w:sz w:val="24"/>
              </w:rPr>
              <w:t>емы, содержание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Цели обучения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left="20"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четверть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B311A2">
            <w:pPr>
              <w:tabs>
                <w:tab w:val="left" w:pos="426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Работа с информацие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й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информации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определять свойства информации (актуальность, точность, достоверность, ценность и другие);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актуальность, точность, достоверность, ценность, объективность, полнота, доступность;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10.4.1.1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критически оценивать риски, связанные с продолжи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тель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ным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использованием компьютеров;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10.4.1.2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выражения: перенапряжение зрительных анализаторов, инструкция по охране труда, продолжительность трудовой деятельности;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Совместная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абота с документами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совместную работу с документами с использованием облачных технологий;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электронная почта, электронный адрес, электронный ящик, почтовый протокол, социальный сервис;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Сетевой этикет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10.4.2.1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рассуждать о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последствиях нарушения этических и правовых норм в сети;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10.4.2.2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объект собственности, преступление, закон об авторском праве, мошенничество;</w:t>
            </w:r>
          </w:p>
        </w:tc>
      </w:tr>
      <w:tr w:rsidR="00027746" w:rsidRPr="00862EC7" w:rsidTr="00810F6F"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Выбираем компьютер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Конфигурация компьютера 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tabs>
                <w:tab w:val="left" w:pos="157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выбирать конфигурацию компьютера в зависимости от его назначения;</w:t>
            </w:r>
          </w:p>
          <w:p w:rsidR="00027746" w:rsidRPr="005661C5" w:rsidRDefault="00027746" w:rsidP="00F33604">
            <w:pPr>
              <w:tabs>
                <w:tab w:val="left" w:pos="1574"/>
              </w:tabs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вырабатывать способность логического мышления, осмысления полученных результатов выборе конфигурации ПК;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Выбор программ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ного обеспечения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10.1.2.1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выбирать программное обеспечение в зависимости от потребности пользователя;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10.1.2.2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вырабатывать способность логического мышления, осмысления полученных результатов выборе программ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ного обеспечения;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8607A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Расчет стоимости компьютера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выбирать конфигурацию компьютера в зависимости от его назначения;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вырабатывать способность логического мышления, осмысления полученных результатов выборе конфигурации ПК;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разрабатывать и исследовать модели процессов (физиче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ких, биологических, экономических) в электронных таблицах;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исходные данные, промежуточные расчёты, результаты;</w:t>
            </w:r>
          </w:p>
        </w:tc>
      </w:tr>
      <w:tr w:rsidR="00027746" w:rsidRPr="005661C5" w:rsidTr="00810F6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Tabletext"/>
              <w:spacing w:before="0" w:after="0"/>
              <w:ind w:hanging="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661C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 четверть</w:t>
            </w:r>
          </w:p>
        </w:tc>
      </w:tr>
      <w:tr w:rsidR="00027746" w:rsidRPr="00862EC7" w:rsidTr="00810F6F">
        <w:trPr>
          <w:trHeight w:hRule="exact" w:val="1422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lastRenderedPageBreak/>
              <w:t xml:space="preserve">Базы данных 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Базы данных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объяснять термины «базы данных, запись, поле»;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10.2.2.4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база данных, система управления базами данных, поле, запись, ключ;</w:t>
            </w:r>
          </w:p>
        </w:tc>
      </w:tr>
      <w:tr w:rsidR="00027746" w:rsidRPr="00862EC7" w:rsidTr="00810F6F"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F9443C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базы данных в электронных таблицах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создавать базу данных в электронной таблице;</w:t>
            </w:r>
          </w:p>
        </w:tc>
      </w:tr>
      <w:tr w:rsidR="00027746" w:rsidRPr="00862EC7" w:rsidTr="00810F6F">
        <w:trPr>
          <w:trHeight w:val="28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Методы поиска информации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10.2.2.3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поиск, сортировку и фильтрацию данных;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10.2.2.5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поиск, сортировка, фильтрация, фильтр, расширенный фильтр;</w:t>
            </w:r>
          </w:p>
        </w:tc>
      </w:tr>
      <w:tr w:rsidR="00027746" w:rsidRPr="00862EC7" w:rsidTr="00810F6F">
        <w:trPr>
          <w:trHeight w:val="300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F9443C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Сортировка и фильтрация данных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10.2.2.3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поиск, сортировку и фильтрацию данных;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10.2.2.5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поиск, сортировка, фильтрация, фильтр, расширенный фильтр;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с базой данных 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10.2.2.2 создавать базу данных в электронной таблице;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10.2.2.3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поиск, сортировку и фильтрацию данных;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10.2.2.5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поиск, сортировка, фильтрация, фильтр, расширенный фильтр;</w:t>
            </w:r>
          </w:p>
        </w:tc>
      </w:tr>
      <w:tr w:rsidR="00027746" w:rsidRPr="005661C5" w:rsidTr="00810F6F">
        <w:trPr>
          <w:trHeight w:val="1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3 четверть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Массивы данных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Одномерный 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массив 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F9443C" w:rsidRDefault="00027746" w:rsidP="00F9443C">
            <w:pPr>
              <w:pStyle w:val="NESTableText"/>
              <w:ind w:left="0"/>
              <w:jc w:val="left"/>
            </w:pPr>
            <w:r w:rsidRPr="005661C5">
              <w:t>10.3.3.1</w:t>
            </w:r>
            <w:r w:rsidR="00F33604">
              <w:rPr>
                <w:lang w:val="kk-KZ"/>
              </w:rPr>
              <w:t xml:space="preserve"> </w:t>
            </w:r>
            <w:r w:rsidRPr="005661C5">
              <w:t>составлять программы в интегрированной среде разра</w:t>
            </w:r>
            <w:r>
              <w:t>-</w:t>
            </w:r>
            <w:r w:rsidRPr="005661C5">
              <w:t xml:space="preserve">ботки с использованием одномерных массивов </w:t>
            </w:r>
            <w:r w:rsidRPr="00F9443C">
              <w:t>(</w:t>
            </w:r>
            <w:r w:rsidRPr="005661C5">
              <w:t>С</w:t>
            </w:r>
            <w:r w:rsidRPr="00F9443C">
              <w:t>/</w:t>
            </w:r>
            <w:r w:rsidRPr="005661C5">
              <w:t>С</w:t>
            </w:r>
            <w:r w:rsidRPr="00F9443C">
              <w:t xml:space="preserve">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F9443C" w:rsidRPr="00F9443C">
              <w:t xml:space="preserve"> (Паскаль)</w:t>
            </w:r>
            <w:r w:rsidRPr="00F9443C">
              <w:t>;</w:t>
            </w:r>
          </w:p>
          <w:p w:rsidR="00027746" w:rsidRPr="005661C5" w:rsidRDefault="00027746" w:rsidP="00F33604">
            <w:pPr>
              <w:pStyle w:val="NESTableText"/>
              <w:ind w:left="0"/>
              <w:jc w:val="left"/>
            </w:pPr>
            <w:r w:rsidRPr="005661C5">
              <w:t>10.3.3.2</w:t>
            </w:r>
            <w:r w:rsidR="00F33604">
              <w:rPr>
                <w:lang w:val="kk-KZ"/>
              </w:rPr>
              <w:t xml:space="preserve"> </w:t>
            </w:r>
            <w:r w:rsidRPr="005661C5">
              <w:t>знать и употреблять типовой словарь: массив, размерность массива, одномерный массив, индекс;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Поиск элемента с заданными свойствами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F9443C" w:rsidRDefault="00027746" w:rsidP="00F9443C">
            <w:pPr>
              <w:pStyle w:val="NESTableText"/>
              <w:ind w:left="0"/>
              <w:jc w:val="left"/>
            </w:pPr>
            <w:r w:rsidRPr="005661C5">
              <w:t>10.3.3.1</w:t>
            </w:r>
            <w:r w:rsidR="00F33604">
              <w:rPr>
                <w:lang w:val="kk-KZ"/>
              </w:rPr>
              <w:t xml:space="preserve"> </w:t>
            </w:r>
            <w:r w:rsidRPr="005661C5">
              <w:t xml:space="preserve">составлять программы в интегрированной среде разработки с использованием одномерных массивов </w:t>
            </w:r>
            <w:r w:rsidRPr="00F9443C">
              <w:t>(</w:t>
            </w:r>
            <w:r w:rsidRPr="005661C5">
              <w:t>С</w:t>
            </w:r>
            <w:r w:rsidRPr="00F9443C">
              <w:t>/</w:t>
            </w:r>
            <w:r w:rsidRPr="005661C5">
              <w:t>С</w:t>
            </w:r>
            <w:r w:rsidRPr="00F9443C">
              <w:t xml:space="preserve">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895E2B">
              <w:t xml:space="preserve"> (Паскаль</w:t>
            </w:r>
            <w:r w:rsidRPr="00F9443C">
              <w:t>);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массив, размерность массива, одномерный массив, индекс;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Перестановка элементов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F9443C" w:rsidRDefault="00027746" w:rsidP="00F9443C">
            <w:pPr>
              <w:pStyle w:val="NESTableText"/>
              <w:ind w:left="0"/>
              <w:jc w:val="left"/>
            </w:pPr>
            <w:r w:rsidRPr="005661C5">
              <w:t>10.3.3.1</w:t>
            </w:r>
            <w:r w:rsidR="00F33604">
              <w:rPr>
                <w:lang w:val="kk-KZ"/>
              </w:rPr>
              <w:t xml:space="preserve"> </w:t>
            </w:r>
            <w:r w:rsidRPr="005661C5">
              <w:t>составлять программы в интегрированной среде разра</w:t>
            </w:r>
            <w:r>
              <w:t xml:space="preserve">- </w:t>
            </w:r>
            <w:r w:rsidRPr="005661C5">
              <w:t xml:space="preserve">ботки с использованием одномерных массивов </w:t>
            </w:r>
            <w:r w:rsidRPr="00F9443C">
              <w:t>(</w:t>
            </w:r>
            <w:r w:rsidRPr="005661C5">
              <w:t>С</w:t>
            </w:r>
            <w:r w:rsidRPr="00F9443C">
              <w:t>/</w:t>
            </w:r>
            <w:r w:rsidRPr="005661C5">
              <w:t>С</w:t>
            </w:r>
            <w:r w:rsidRPr="00F9443C">
              <w:t xml:space="preserve">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895E2B">
              <w:t xml:space="preserve"> (Паскаль</w:t>
            </w:r>
            <w:r w:rsidRPr="00F9443C">
              <w:t>);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массив, размерность массива, одномерный массив, индекс;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Сортировка 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F9443C" w:rsidRDefault="00027746" w:rsidP="00F9443C">
            <w:pPr>
              <w:pStyle w:val="NESTableText"/>
              <w:ind w:left="0"/>
              <w:jc w:val="left"/>
            </w:pPr>
            <w:r w:rsidRPr="005661C5">
              <w:t>10.3.3.1</w:t>
            </w:r>
            <w:r w:rsidR="00F33604">
              <w:rPr>
                <w:lang w:val="kk-KZ"/>
              </w:rPr>
              <w:t xml:space="preserve"> </w:t>
            </w:r>
            <w:r w:rsidRPr="005661C5">
              <w:t>составлять программы в интегрированной среде разра</w:t>
            </w:r>
            <w:r>
              <w:t xml:space="preserve">- </w:t>
            </w:r>
            <w:r w:rsidRPr="005661C5">
              <w:t xml:space="preserve">ботки с использованием одномерных массивов </w:t>
            </w:r>
            <w:r w:rsidRPr="00F9443C">
              <w:t>(</w:t>
            </w:r>
            <w:r w:rsidRPr="005661C5">
              <w:t>С</w:t>
            </w:r>
            <w:r w:rsidRPr="00F9443C">
              <w:t>/</w:t>
            </w:r>
            <w:r w:rsidRPr="005661C5">
              <w:t>С</w:t>
            </w:r>
            <w:r w:rsidRPr="00F9443C">
              <w:t xml:space="preserve">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895E2B">
              <w:t xml:space="preserve"> (Паскаль</w:t>
            </w:r>
            <w:r w:rsidRPr="00F9443C">
              <w:t>);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знать и употреблять типовой словарь: массив,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размерность массива, одномерный массив, индекс;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Удаление и вставка элемента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F9443C" w:rsidRDefault="00027746" w:rsidP="00F9443C">
            <w:pPr>
              <w:pStyle w:val="NESTableText"/>
              <w:ind w:left="0"/>
              <w:jc w:val="left"/>
            </w:pPr>
            <w:r w:rsidRPr="005661C5">
              <w:t>10.3.3.1</w:t>
            </w:r>
            <w:r w:rsidR="00F33604">
              <w:rPr>
                <w:lang w:val="kk-KZ"/>
              </w:rPr>
              <w:t xml:space="preserve"> </w:t>
            </w:r>
            <w:r w:rsidRPr="005661C5">
              <w:t>составлять программы в интегрированной среде разра</w:t>
            </w:r>
            <w:r>
              <w:t xml:space="preserve">- </w:t>
            </w:r>
            <w:r w:rsidRPr="005661C5">
              <w:t xml:space="preserve">ботки с использованием одномерных массивов </w:t>
            </w:r>
            <w:r w:rsidRPr="00F9443C">
              <w:t>(</w:t>
            </w:r>
            <w:r w:rsidRPr="005661C5">
              <w:t>С</w:t>
            </w:r>
            <w:r w:rsidRPr="00F9443C">
              <w:t>/</w:t>
            </w:r>
            <w:r w:rsidRPr="005661C5">
              <w:t>С</w:t>
            </w:r>
            <w:r w:rsidRPr="00F9443C">
              <w:t xml:space="preserve">++, </w:t>
            </w:r>
            <w:r w:rsidR="00F9443C" w:rsidRPr="00F9443C">
              <w:rPr>
                <w:lang w:val="en-US"/>
              </w:rPr>
              <w:t>Python</w:t>
            </w:r>
            <w:r w:rsidR="00F9443C" w:rsidRPr="00F9443C">
              <w:t xml:space="preserve"> (</w:t>
            </w:r>
            <w:r w:rsidR="00851318">
              <w:t>Пайзн</w:t>
            </w:r>
            <w:r w:rsidR="00F9443C" w:rsidRPr="00F9443C">
              <w:t xml:space="preserve">), </w:t>
            </w:r>
            <w:r w:rsidR="00F9443C" w:rsidRPr="00F9443C">
              <w:rPr>
                <w:lang w:val="en-US"/>
              </w:rPr>
              <w:t>Delphi</w:t>
            </w:r>
            <w:r w:rsidR="00F9443C" w:rsidRPr="00F9443C">
              <w:t xml:space="preserve"> (Дельфи), </w:t>
            </w:r>
            <w:r w:rsidR="00F9443C" w:rsidRPr="00F9443C">
              <w:rPr>
                <w:lang w:val="en-US"/>
              </w:rPr>
              <w:t>Lazarus</w:t>
            </w:r>
            <w:r w:rsidR="00F9443C" w:rsidRPr="00F9443C">
              <w:t xml:space="preserve"> (Лазарас), </w:t>
            </w:r>
            <w:r w:rsidR="00F9443C" w:rsidRPr="00F9443C">
              <w:rPr>
                <w:lang w:val="en-US"/>
              </w:rPr>
              <w:t>Pascal</w:t>
            </w:r>
            <w:r w:rsidR="00F9443C" w:rsidRPr="00F9443C">
              <w:t xml:space="preserve"> (Паскаль)</w:t>
            </w:r>
            <w:r w:rsidRPr="00F9443C">
              <w:t>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массив, размер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ность массива, одномерный массив, индекс;</w:t>
            </w:r>
          </w:p>
        </w:tc>
      </w:tr>
      <w:tr w:rsidR="00027746" w:rsidRPr="005661C5" w:rsidTr="00810F6F">
        <w:trPr>
          <w:trHeight w:val="11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 четверть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Моделирова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-ние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п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роцес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сов в элек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-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kk-KZ"/>
              </w:rPr>
              <w:t>тронных таблицах</w:t>
            </w:r>
          </w:p>
          <w:p w:rsidR="00027746" w:rsidRPr="00F60AF3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kk-KZ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pStyle w:val="NESTableText"/>
            </w:pPr>
            <w:r w:rsidRPr="005661C5">
              <w:t xml:space="preserve">Выявление и </w:t>
            </w:r>
            <w:r>
              <w:t xml:space="preserve">ана- </w:t>
            </w:r>
            <w:r w:rsidRPr="005661C5">
              <w:t>лиз проблемы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10.3.1.1 разрабатывать и исследовать модели процессов (физических, биологических, экономических) в электронных таблицах;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исходные данные, промежуточные расчёты, результаты;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Разработка реше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ния 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разрабатывать и исследовать модели процессов (физических, биологических, экономических) в электронных таблицах; 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исходные данные, промежуточные расчёты, результаты;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создавать базу данных в электронной таблице;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10.2.2.4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база данных, система управления базами данных, поле, запись, ключ;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10.2.2.3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поиск, сортировку и фильтрацию данных;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10.2.2.5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поиск, сортировка, фильтрация, фильтр, расширенный фильтр;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10.3.2.1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решать задачу различными способами, описывать каждый из них и выбирать наиболее эффективный;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10.3.2.2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вырабатывать способность логического мышления, осмысления полученных результатов при решении задачи различными способами и выявлении наиболее эффективного;</w:t>
            </w:r>
          </w:p>
          <w:p w:rsidR="00027746" w:rsidRPr="005661C5" w:rsidRDefault="00027746" w:rsidP="00D60860">
            <w:pPr>
              <w:pStyle w:val="NESTableText"/>
              <w:ind w:left="0"/>
              <w:jc w:val="left"/>
            </w:pPr>
            <w:r w:rsidRPr="005661C5">
              <w:t>10.3.2.2</w:t>
            </w:r>
            <w:r w:rsidR="00F33604">
              <w:rPr>
                <w:lang w:val="kk-KZ"/>
              </w:rPr>
              <w:t xml:space="preserve"> </w:t>
            </w:r>
            <w:r w:rsidRPr="005661C5">
              <w:t>оценивать решение поставленной задачи;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осуществлять совместную работу с документами с использованием облачных технологий;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электронная почта, электронный адрес, электронный ящик, почтовый протокол, социальный сервис;</w:t>
            </w:r>
          </w:p>
        </w:tc>
      </w:tr>
      <w:tr w:rsidR="00027746" w:rsidRPr="00862EC7" w:rsidTr="00810F6F">
        <w:trPr>
          <w:trHeight w:val="119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46" w:rsidRPr="005661C5" w:rsidRDefault="00027746" w:rsidP="00D60860">
            <w:pPr>
              <w:widowControl/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Защита проекта</w:t>
            </w: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осуществлять совместную работу с документами с использованием облачных технологий; 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10.1.3.2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типовой словарь: электронная почта, электронный адрес, электронный ящик, почтовый протокол, социальный сервис;</w:t>
            </w:r>
          </w:p>
          <w:p w:rsidR="00027746" w:rsidRPr="005661C5" w:rsidRDefault="00027746" w:rsidP="00D60860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10.4.1.1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критически оценивать риски, связанные с продолжительным использованием компьютеров;</w:t>
            </w:r>
          </w:p>
          <w:p w:rsidR="00027746" w:rsidRPr="005661C5" w:rsidRDefault="00027746" w:rsidP="00F33604">
            <w:pPr>
              <w:spacing w:line="240" w:lineRule="auto"/>
              <w:ind w:hanging="20"/>
              <w:contextualSpacing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10.4.1.2</w:t>
            </w:r>
            <w:r w:rsidR="00F3360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знать и употреблять выражения: перенапряжение зри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- </w:t>
            </w:r>
            <w:r w:rsidRPr="005661C5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тельных анализаторов, инструкция по охране труда, продолжительность трудовой деятельности</w:t>
            </w:r>
          </w:p>
        </w:tc>
      </w:tr>
    </w:tbl>
    <w:p w:rsidR="00027746" w:rsidRDefault="00027746" w:rsidP="00F9443C">
      <w:p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sectPr w:rsidR="00027746" w:rsidSect="009B401D">
      <w:headerReference w:type="default" r:id="rId10"/>
      <w:headerReference w:type="first" r:id="rId11"/>
      <w:pgSz w:w="11906" w:h="16838" w:code="9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07" w:rsidRDefault="00E10E07">
      <w:r>
        <w:separator/>
      </w:r>
    </w:p>
  </w:endnote>
  <w:endnote w:type="continuationSeparator" w:id="0">
    <w:p w:rsidR="00E10E07" w:rsidRDefault="00E1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07" w:rsidRDefault="00E10E07">
      <w:r>
        <w:separator/>
      </w:r>
    </w:p>
  </w:footnote>
  <w:footnote w:type="continuationSeparator" w:id="0">
    <w:p w:rsidR="00E10E07" w:rsidRDefault="00E10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4AB" w:rsidRPr="009B401D" w:rsidRDefault="005654AB">
    <w:pPr>
      <w:pStyle w:val="a6"/>
      <w:jc w:val="center"/>
      <w:rPr>
        <w:rFonts w:ascii="Times New Roman" w:hAnsi="Times New Roman"/>
        <w:sz w:val="28"/>
        <w:szCs w:val="28"/>
      </w:rPr>
    </w:pPr>
    <w:r w:rsidRPr="009B401D">
      <w:rPr>
        <w:rFonts w:ascii="Times New Roman" w:hAnsi="Times New Roman"/>
        <w:sz w:val="28"/>
        <w:szCs w:val="28"/>
      </w:rPr>
      <w:fldChar w:fldCharType="begin"/>
    </w:r>
    <w:r w:rsidRPr="009B401D">
      <w:rPr>
        <w:rFonts w:ascii="Times New Roman" w:hAnsi="Times New Roman"/>
        <w:sz w:val="28"/>
        <w:szCs w:val="28"/>
      </w:rPr>
      <w:instrText xml:space="preserve"> PAGE   \* MERGEFORMAT </w:instrText>
    </w:r>
    <w:r w:rsidRPr="009B401D">
      <w:rPr>
        <w:rFonts w:ascii="Times New Roman" w:hAnsi="Times New Roman"/>
        <w:sz w:val="28"/>
        <w:szCs w:val="28"/>
      </w:rPr>
      <w:fldChar w:fldCharType="separate"/>
    </w:r>
    <w:r w:rsidR="004B0A99">
      <w:rPr>
        <w:rFonts w:ascii="Times New Roman" w:hAnsi="Times New Roman"/>
        <w:noProof/>
        <w:sz w:val="28"/>
        <w:szCs w:val="28"/>
      </w:rPr>
      <w:t>1</w:t>
    </w:r>
    <w:r w:rsidRPr="009B401D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693455"/>
      <w:docPartObj>
        <w:docPartGallery w:val="Page Numbers (Top of Page)"/>
        <w:docPartUnique/>
      </w:docPartObj>
    </w:sdtPr>
    <w:sdtEndPr/>
    <w:sdtContent>
      <w:p w:rsidR="005654AB" w:rsidRDefault="005654AB">
        <w:pPr>
          <w:pStyle w:val="a6"/>
          <w:jc w:val="center"/>
        </w:pPr>
        <w:r w:rsidRPr="005C5526">
          <w:rPr>
            <w:rFonts w:ascii="Times New Roman" w:hAnsi="Times New Roman"/>
            <w:sz w:val="24"/>
          </w:rPr>
          <w:fldChar w:fldCharType="begin"/>
        </w:r>
        <w:r w:rsidRPr="005C5526">
          <w:rPr>
            <w:rFonts w:ascii="Times New Roman" w:hAnsi="Times New Roman"/>
            <w:sz w:val="24"/>
          </w:rPr>
          <w:instrText>PAGE   \* MERGEFORMAT</w:instrText>
        </w:r>
        <w:r w:rsidRPr="005C5526">
          <w:rPr>
            <w:rFonts w:ascii="Times New Roman" w:hAnsi="Times New Roman"/>
            <w:sz w:val="24"/>
          </w:rPr>
          <w:fldChar w:fldCharType="separate"/>
        </w:r>
        <w:r w:rsidRPr="009B401D">
          <w:rPr>
            <w:rFonts w:ascii="Times New Roman" w:hAnsi="Times New Roman"/>
            <w:noProof/>
            <w:sz w:val="24"/>
            <w:lang w:val="ru-RU"/>
          </w:rPr>
          <w:t>1</w:t>
        </w:r>
        <w:r w:rsidRPr="005C5526">
          <w:rPr>
            <w:rFonts w:ascii="Times New Roman" w:hAnsi="Times New Roman"/>
            <w:sz w:val="24"/>
          </w:rPr>
          <w:fldChar w:fldCharType="end"/>
        </w:r>
      </w:p>
    </w:sdtContent>
  </w:sdt>
  <w:p w:rsidR="005654AB" w:rsidRDefault="005654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1004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1">
    <w:nsid w:val="024C4091"/>
    <w:multiLevelType w:val="hybridMultilevel"/>
    <w:tmpl w:val="6ED8F414"/>
    <w:lvl w:ilvl="0" w:tplc="E0862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A323B5"/>
    <w:multiLevelType w:val="multilevel"/>
    <w:tmpl w:val="CA78E3D4"/>
    <w:styleLink w:val="3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17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">
    <w:nsid w:val="07101E02"/>
    <w:multiLevelType w:val="hybridMultilevel"/>
    <w:tmpl w:val="B4EC3F88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">
    <w:nsid w:val="074B0614"/>
    <w:multiLevelType w:val="hybridMultilevel"/>
    <w:tmpl w:val="CF5A2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AE0DE8"/>
    <w:multiLevelType w:val="hybridMultilevel"/>
    <w:tmpl w:val="539862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DA77565"/>
    <w:multiLevelType w:val="hybridMultilevel"/>
    <w:tmpl w:val="9A7AA8AC"/>
    <w:lvl w:ilvl="0" w:tplc="FD58A99E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1F1056C"/>
    <w:multiLevelType w:val="hybridMultilevel"/>
    <w:tmpl w:val="D39CC112"/>
    <w:lvl w:ilvl="0" w:tplc="8B0AA7C2">
      <w:start w:val="1"/>
      <w:numFmt w:val="decimal"/>
      <w:lvlText w:val="%1."/>
      <w:lvlJc w:val="left"/>
      <w:pPr>
        <w:ind w:left="928" w:hanging="360"/>
      </w:pPr>
      <w:rPr>
        <w:i w:val="0"/>
        <w:sz w:val="28"/>
        <w:szCs w:val="28"/>
      </w:rPr>
    </w:lvl>
    <w:lvl w:ilvl="1" w:tplc="4E103772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E47E0"/>
    <w:multiLevelType w:val="hybridMultilevel"/>
    <w:tmpl w:val="25127BEC"/>
    <w:lvl w:ilvl="0" w:tplc="A224D904">
      <w:start w:val="14"/>
      <w:numFmt w:val="decimal"/>
      <w:lvlText w:val="%1."/>
      <w:lvlJc w:val="left"/>
      <w:pPr>
        <w:ind w:left="1085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F309BF"/>
    <w:multiLevelType w:val="hybridMultilevel"/>
    <w:tmpl w:val="0CC07CE2"/>
    <w:lvl w:ilvl="0" w:tplc="A508D6C0">
      <w:start w:val="25"/>
      <w:numFmt w:val="decimal"/>
      <w:lvlText w:val="%1."/>
      <w:lvlJc w:val="left"/>
      <w:pPr>
        <w:ind w:left="1085" w:hanging="37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3C045E"/>
    <w:multiLevelType w:val="multilevel"/>
    <w:tmpl w:val="947C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7C5FE4"/>
    <w:multiLevelType w:val="hybridMultilevel"/>
    <w:tmpl w:val="5EBA6F1A"/>
    <w:lvl w:ilvl="0" w:tplc="BAB411DA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57388"/>
    <w:multiLevelType w:val="hybridMultilevel"/>
    <w:tmpl w:val="9ECEE228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EC0AC568">
      <w:start w:val="27"/>
      <w:numFmt w:val="decimal"/>
      <w:lvlText w:val="%3."/>
      <w:lvlJc w:val="left"/>
      <w:pPr>
        <w:ind w:left="1787" w:hanging="375"/>
      </w:pPr>
      <w:rPr>
        <w:rFonts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1F4C53A0"/>
    <w:multiLevelType w:val="hybridMultilevel"/>
    <w:tmpl w:val="233861D6"/>
    <w:lvl w:ilvl="0" w:tplc="2BFE1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BB613A"/>
    <w:multiLevelType w:val="hybridMultilevel"/>
    <w:tmpl w:val="13EA5F9C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5">
    <w:nsid w:val="24297DB1"/>
    <w:multiLevelType w:val="hybridMultilevel"/>
    <w:tmpl w:val="D41840FE"/>
    <w:lvl w:ilvl="0" w:tplc="0F9C2BD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7017834"/>
    <w:multiLevelType w:val="hybridMultilevel"/>
    <w:tmpl w:val="2BBC27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16B0BD3"/>
    <w:multiLevelType w:val="hybridMultilevel"/>
    <w:tmpl w:val="698A2CD8"/>
    <w:lvl w:ilvl="0" w:tplc="2118F7B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2383C98"/>
    <w:multiLevelType w:val="multilevel"/>
    <w:tmpl w:val="874A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E736BD"/>
    <w:multiLevelType w:val="hybridMultilevel"/>
    <w:tmpl w:val="8D00B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C28F7"/>
    <w:multiLevelType w:val="multilevel"/>
    <w:tmpl w:val="8EC6E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2B20BD"/>
    <w:multiLevelType w:val="hybridMultilevel"/>
    <w:tmpl w:val="EEDC1DDA"/>
    <w:lvl w:ilvl="0" w:tplc="86169BF4">
      <w:start w:val="23"/>
      <w:numFmt w:val="decimal"/>
      <w:lvlText w:val="%1."/>
      <w:lvlJc w:val="left"/>
      <w:pPr>
        <w:ind w:left="1652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2">
    <w:nsid w:val="3C2B6FBF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23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EFB5F4B"/>
    <w:multiLevelType w:val="hybridMultilevel"/>
    <w:tmpl w:val="9E9EAEC2"/>
    <w:lvl w:ilvl="0" w:tplc="6188177E">
      <w:start w:val="2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52E2CB8"/>
    <w:multiLevelType w:val="multilevel"/>
    <w:tmpl w:val="808AA7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580A58"/>
    <w:multiLevelType w:val="hybridMultilevel"/>
    <w:tmpl w:val="2C50870C"/>
    <w:lvl w:ilvl="0" w:tplc="6D665DAC">
      <w:start w:val="26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E6C45A7"/>
    <w:multiLevelType w:val="hybridMultilevel"/>
    <w:tmpl w:val="F842B602"/>
    <w:lvl w:ilvl="0" w:tplc="A436218E">
      <w:start w:val="1"/>
      <w:numFmt w:val="bullet"/>
      <w:pStyle w:val="StyleStyleNESBullet110ptBefore3ptAfter3ptBefo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C06CE2"/>
    <w:multiLevelType w:val="multilevel"/>
    <w:tmpl w:val="D9A8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30">
    <w:nsid w:val="52D74D29"/>
    <w:multiLevelType w:val="hybridMultilevel"/>
    <w:tmpl w:val="63C608D0"/>
    <w:lvl w:ilvl="0" w:tplc="F412FFDA">
      <w:start w:val="2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64941D22">
      <w:start w:val="25"/>
      <w:numFmt w:val="bullet"/>
      <w:lvlText w:val="·"/>
      <w:lvlJc w:val="left"/>
      <w:pPr>
        <w:ind w:left="2397" w:hanging="75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5475037"/>
    <w:multiLevelType w:val="hybridMultilevel"/>
    <w:tmpl w:val="914ECE5C"/>
    <w:lvl w:ilvl="0" w:tplc="3466780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64941D22">
      <w:start w:val="25"/>
      <w:numFmt w:val="bullet"/>
      <w:lvlText w:val="·"/>
      <w:lvlJc w:val="left"/>
      <w:pPr>
        <w:ind w:left="2180" w:hanging="75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>
    <w:nsid w:val="592E0F2A"/>
    <w:multiLevelType w:val="hybridMultilevel"/>
    <w:tmpl w:val="7EB433FC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4">
    <w:nsid w:val="5A5D6DD3"/>
    <w:multiLevelType w:val="hybridMultilevel"/>
    <w:tmpl w:val="D4901990"/>
    <w:lvl w:ilvl="0" w:tplc="4C360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B30816"/>
    <w:multiLevelType w:val="hybridMultilevel"/>
    <w:tmpl w:val="E5DE154E"/>
    <w:lvl w:ilvl="0" w:tplc="EDE8634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4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  <w:rPr>
        <w:rFonts w:cs="Times New Roman"/>
      </w:rPr>
    </w:lvl>
  </w:abstractNum>
  <w:abstractNum w:abstractNumId="36">
    <w:nsid w:val="621D3B78"/>
    <w:multiLevelType w:val="hybridMultilevel"/>
    <w:tmpl w:val="437EACD2"/>
    <w:lvl w:ilvl="0" w:tplc="21541D38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FDEBA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1015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44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68A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F80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E4F0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7EDF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E75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2E53D02"/>
    <w:multiLevelType w:val="hybridMultilevel"/>
    <w:tmpl w:val="2DD47224"/>
    <w:lvl w:ilvl="0" w:tplc="67189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E51F47"/>
    <w:multiLevelType w:val="hybridMultilevel"/>
    <w:tmpl w:val="142AE576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9">
    <w:nsid w:val="65460B8A"/>
    <w:multiLevelType w:val="hybridMultilevel"/>
    <w:tmpl w:val="D964619E"/>
    <w:lvl w:ilvl="0" w:tplc="B29222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F77CD4"/>
    <w:multiLevelType w:val="hybridMultilevel"/>
    <w:tmpl w:val="92903B0A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1">
    <w:nsid w:val="695F3037"/>
    <w:multiLevelType w:val="multilevel"/>
    <w:tmpl w:val="D488FDD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E03289"/>
    <w:multiLevelType w:val="hybridMultilevel"/>
    <w:tmpl w:val="EA7AD712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43">
    <w:nsid w:val="6C4A1C66"/>
    <w:multiLevelType w:val="multilevel"/>
    <w:tmpl w:val="D9A879D8"/>
    <w:styleLink w:val="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E063C1A"/>
    <w:multiLevelType w:val="multilevel"/>
    <w:tmpl w:val="E0E4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E56281F"/>
    <w:multiLevelType w:val="hybridMultilevel"/>
    <w:tmpl w:val="2086F9BC"/>
    <w:lvl w:ilvl="0" w:tplc="4CE0BCDA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193EC4"/>
    <w:multiLevelType w:val="hybridMultilevel"/>
    <w:tmpl w:val="845C437C"/>
    <w:lvl w:ilvl="0" w:tplc="EDE86340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5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79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518" w:hanging="360"/>
      </w:pPr>
      <w:rPr>
        <w:rFonts w:cs="Times New Roman" w:hint="default"/>
        <w:i w:val="0"/>
      </w:rPr>
    </w:lvl>
    <w:lvl w:ilvl="4" w:tplc="04190019" w:tentative="1">
      <w:start w:val="1"/>
      <w:numFmt w:val="lowerLetter"/>
      <w:lvlText w:val="%5."/>
      <w:lvlJc w:val="left"/>
      <w:pPr>
        <w:ind w:left="7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118" w:hanging="180"/>
      </w:pPr>
      <w:rPr>
        <w:rFonts w:cs="Times New Roman"/>
      </w:rPr>
    </w:lvl>
  </w:abstractNum>
  <w:abstractNum w:abstractNumId="47">
    <w:nsid w:val="76DA6C37"/>
    <w:multiLevelType w:val="multilevel"/>
    <w:tmpl w:val="7F24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4B4CC4"/>
    <w:multiLevelType w:val="hybridMultilevel"/>
    <w:tmpl w:val="7FB83716"/>
    <w:lvl w:ilvl="0" w:tplc="04190011">
      <w:start w:val="1"/>
      <w:numFmt w:val="decimal"/>
      <w:lvlText w:val="%1)"/>
      <w:lvlJc w:val="left"/>
      <w:pPr>
        <w:ind w:left="872" w:hanging="360"/>
      </w:pPr>
    </w:lvl>
    <w:lvl w:ilvl="1" w:tplc="04190019" w:tentative="1">
      <w:start w:val="1"/>
      <w:numFmt w:val="lowerLetter"/>
      <w:lvlText w:val="%2."/>
      <w:lvlJc w:val="left"/>
      <w:pPr>
        <w:ind w:left="1592" w:hanging="360"/>
      </w:pPr>
    </w:lvl>
    <w:lvl w:ilvl="2" w:tplc="0419001B" w:tentative="1">
      <w:start w:val="1"/>
      <w:numFmt w:val="lowerRoman"/>
      <w:lvlText w:val="%3."/>
      <w:lvlJc w:val="right"/>
      <w:pPr>
        <w:ind w:left="2312" w:hanging="180"/>
      </w:pPr>
    </w:lvl>
    <w:lvl w:ilvl="3" w:tplc="0419000F" w:tentative="1">
      <w:start w:val="1"/>
      <w:numFmt w:val="decimal"/>
      <w:lvlText w:val="%4."/>
      <w:lvlJc w:val="left"/>
      <w:pPr>
        <w:ind w:left="3032" w:hanging="360"/>
      </w:pPr>
    </w:lvl>
    <w:lvl w:ilvl="4" w:tplc="04190019" w:tentative="1">
      <w:start w:val="1"/>
      <w:numFmt w:val="lowerLetter"/>
      <w:lvlText w:val="%5."/>
      <w:lvlJc w:val="left"/>
      <w:pPr>
        <w:ind w:left="3752" w:hanging="360"/>
      </w:pPr>
    </w:lvl>
    <w:lvl w:ilvl="5" w:tplc="0419001B" w:tentative="1">
      <w:start w:val="1"/>
      <w:numFmt w:val="lowerRoman"/>
      <w:lvlText w:val="%6."/>
      <w:lvlJc w:val="right"/>
      <w:pPr>
        <w:ind w:left="4472" w:hanging="180"/>
      </w:pPr>
    </w:lvl>
    <w:lvl w:ilvl="6" w:tplc="0419000F" w:tentative="1">
      <w:start w:val="1"/>
      <w:numFmt w:val="decimal"/>
      <w:lvlText w:val="%7."/>
      <w:lvlJc w:val="left"/>
      <w:pPr>
        <w:ind w:left="5192" w:hanging="360"/>
      </w:pPr>
    </w:lvl>
    <w:lvl w:ilvl="7" w:tplc="04190019" w:tentative="1">
      <w:start w:val="1"/>
      <w:numFmt w:val="lowerLetter"/>
      <w:lvlText w:val="%8."/>
      <w:lvlJc w:val="left"/>
      <w:pPr>
        <w:ind w:left="5912" w:hanging="360"/>
      </w:pPr>
    </w:lvl>
    <w:lvl w:ilvl="8" w:tplc="0419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49">
    <w:nsid w:val="7BC17F54"/>
    <w:multiLevelType w:val="hybridMultilevel"/>
    <w:tmpl w:val="FB906114"/>
    <w:lvl w:ilvl="0" w:tplc="686C86C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72" w:hanging="360"/>
      </w:pPr>
    </w:lvl>
    <w:lvl w:ilvl="2" w:tplc="BA5E5236">
      <w:start w:val="1"/>
      <w:numFmt w:val="decimal"/>
      <w:lvlText w:val="%3."/>
      <w:lvlJc w:val="left"/>
      <w:pPr>
        <w:ind w:left="1772" w:hanging="360"/>
      </w:pPr>
      <w:rPr>
        <w:rFonts w:hint="default"/>
        <w:color w:val="C00000"/>
      </w:r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50">
    <w:nsid w:val="7DFF7CF8"/>
    <w:multiLevelType w:val="hybridMultilevel"/>
    <w:tmpl w:val="D17AD41A"/>
    <w:lvl w:ilvl="0" w:tplc="8EC81B02">
      <w:start w:val="1"/>
      <w:numFmt w:val="decimal"/>
      <w:pStyle w:val="NESHeading2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F2A3663"/>
    <w:multiLevelType w:val="multilevel"/>
    <w:tmpl w:val="D9A879D8"/>
    <w:numStyleLink w:val="2"/>
  </w:abstractNum>
  <w:num w:numId="1">
    <w:abstractNumId w:val="29"/>
  </w:num>
  <w:num w:numId="2">
    <w:abstractNumId w:val="36"/>
  </w:num>
  <w:num w:numId="3">
    <w:abstractNumId w:val="32"/>
  </w:num>
  <w:num w:numId="4">
    <w:abstractNumId w:val="23"/>
  </w:num>
  <w:num w:numId="5">
    <w:abstractNumId w:val="27"/>
  </w:num>
  <w:num w:numId="6">
    <w:abstractNumId w:val="50"/>
  </w:num>
  <w:num w:numId="7">
    <w:abstractNumId w:val="40"/>
  </w:num>
  <w:num w:numId="8">
    <w:abstractNumId w:val="11"/>
  </w:num>
  <w:num w:numId="9">
    <w:abstractNumId w:val="39"/>
  </w:num>
  <w:num w:numId="10">
    <w:abstractNumId w:val="46"/>
  </w:num>
  <w:num w:numId="11">
    <w:abstractNumId w:val="0"/>
  </w:num>
  <w:num w:numId="12">
    <w:abstractNumId w:val="33"/>
  </w:num>
  <w:num w:numId="13">
    <w:abstractNumId w:val="22"/>
  </w:num>
  <w:num w:numId="14">
    <w:abstractNumId w:val="35"/>
  </w:num>
  <w:num w:numId="15">
    <w:abstractNumId w:val="28"/>
  </w:num>
  <w:num w:numId="16">
    <w:abstractNumId w:val="10"/>
  </w:num>
  <w:num w:numId="17">
    <w:abstractNumId w:val="18"/>
  </w:num>
  <w:num w:numId="18">
    <w:abstractNumId w:val="44"/>
  </w:num>
  <w:num w:numId="19">
    <w:abstractNumId w:val="20"/>
  </w:num>
  <w:num w:numId="20">
    <w:abstractNumId w:val="43"/>
  </w:num>
  <w:num w:numId="21">
    <w:abstractNumId w:val="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ascii="Times New Roman" w:hAnsi="Times New Roman" w:hint="default"/>
          <w:i w:val="0"/>
          <w:sz w:val="28"/>
        </w:rPr>
      </w:lvl>
    </w:lvlOverride>
  </w:num>
  <w:num w:numId="22">
    <w:abstractNumId w:val="2"/>
  </w:num>
  <w:num w:numId="23">
    <w:abstractNumId w:val="7"/>
  </w:num>
  <w:num w:numId="24">
    <w:abstractNumId w:val="26"/>
  </w:num>
  <w:num w:numId="25">
    <w:abstractNumId w:val="14"/>
  </w:num>
  <w:num w:numId="26">
    <w:abstractNumId w:val="3"/>
  </w:num>
  <w:num w:numId="27">
    <w:abstractNumId w:val="42"/>
  </w:num>
  <w:num w:numId="28">
    <w:abstractNumId w:val="12"/>
  </w:num>
  <w:num w:numId="29">
    <w:abstractNumId w:val="49"/>
  </w:num>
  <w:num w:numId="30">
    <w:abstractNumId w:val="38"/>
  </w:num>
  <w:num w:numId="31">
    <w:abstractNumId w:val="15"/>
  </w:num>
  <w:num w:numId="32">
    <w:abstractNumId w:val="47"/>
  </w:num>
  <w:num w:numId="33">
    <w:abstractNumId w:val="4"/>
  </w:num>
  <w:num w:numId="34">
    <w:abstractNumId w:val="37"/>
  </w:num>
  <w:num w:numId="35">
    <w:abstractNumId w:val="30"/>
  </w:num>
  <w:num w:numId="36">
    <w:abstractNumId w:val="48"/>
  </w:num>
  <w:num w:numId="37">
    <w:abstractNumId w:val="24"/>
  </w:num>
  <w:num w:numId="38">
    <w:abstractNumId w:val="31"/>
  </w:num>
  <w:num w:numId="39">
    <w:abstractNumId w:val="37"/>
    <w:lvlOverride w:ilvl="0">
      <w:startOverride w:val="1"/>
    </w:lvlOverride>
  </w:num>
  <w:num w:numId="40">
    <w:abstractNumId w:val="37"/>
    <w:lvlOverride w:ilvl="0">
      <w:startOverride w:val="29"/>
    </w:lvlOverride>
  </w:num>
  <w:num w:numId="41">
    <w:abstractNumId w:val="37"/>
    <w:lvlOverride w:ilvl="0">
      <w:startOverride w:val="29"/>
    </w:lvlOverride>
  </w:num>
  <w:num w:numId="42">
    <w:abstractNumId w:val="45"/>
  </w:num>
  <w:num w:numId="43">
    <w:abstractNumId w:val="31"/>
    <w:lvlOverride w:ilvl="0">
      <w:startOverride w:val="14"/>
    </w:lvlOverride>
  </w:num>
  <w:num w:numId="44">
    <w:abstractNumId w:val="8"/>
  </w:num>
  <w:num w:numId="45">
    <w:abstractNumId w:val="34"/>
  </w:num>
  <w:num w:numId="46">
    <w:abstractNumId w:val="21"/>
  </w:num>
  <w:num w:numId="47">
    <w:abstractNumId w:val="9"/>
  </w:num>
  <w:num w:numId="48">
    <w:abstractNumId w:val="41"/>
  </w:num>
  <w:num w:numId="49">
    <w:abstractNumId w:val="25"/>
  </w:num>
  <w:num w:numId="50">
    <w:abstractNumId w:val="16"/>
  </w:num>
  <w:num w:numId="51">
    <w:abstractNumId w:val="5"/>
  </w:num>
  <w:num w:numId="52">
    <w:abstractNumId w:val="1"/>
  </w:num>
  <w:num w:numId="53">
    <w:abstractNumId w:val="19"/>
  </w:num>
  <w:num w:numId="54">
    <w:abstractNumId w:val="6"/>
  </w:num>
  <w:num w:numId="55">
    <w:abstractNumId w:val="17"/>
  </w:num>
  <w:num w:numId="56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110"/>
  <w:displayHorizontalDrawingGridEvery w:val="2"/>
  <w:doNotShadeFormData/>
  <w:noPunctuationKerning/>
  <w:characterSpacingControl w:val="doNotCompress"/>
  <w:hdrShapeDefaults>
    <o:shapedefaults v:ext="edit" spidmax="2049">
      <o:colormru v:ext="edit" colors="#74a5cd,#06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BEB"/>
    <w:rsid w:val="00001104"/>
    <w:rsid w:val="000033EC"/>
    <w:rsid w:val="00003B20"/>
    <w:rsid w:val="000058C7"/>
    <w:rsid w:val="00006108"/>
    <w:rsid w:val="0000648D"/>
    <w:rsid w:val="00007B7B"/>
    <w:rsid w:val="00011660"/>
    <w:rsid w:val="000122A9"/>
    <w:rsid w:val="00013061"/>
    <w:rsid w:val="00013BCB"/>
    <w:rsid w:val="0001417C"/>
    <w:rsid w:val="00015211"/>
    <w:rsid w:val="0001589A"/>
    <w:rsid w:val="00017438"/>
    <w:rsid w:val="00017555"/>
    <w:rsid w:val="00017BC8"/>
    <w:rsid w:val="00017D04"/>
    <w:rsid w:val="00020399"/>
    <w:rsid w:val="00022302"/>
    <w:rsid w:val="00022458"/>
    <w:rsid w:val="000234C7"/>
    <w:rsid w:val="00023E6E"/>
    <w:rsid w:val="00024725"/>
    <w:rsid w:val="00024F86"/>
    <w:rsid w:val="00025100"/>
    <w:rsid w:val="00025767"/>
    <w:rsid w:val="00025DF2"/>
    <w:rsid w:val="0002606A"/>
    <w:rsid w:val="00026328"/>
    <w:rsid w:val="000263C0"/>
    <w:rsid w:val="00026D77"/>
    <w:rsid w:val="0002716B"/>
    <w:rsid w:val="00027746"/>
    <w:rsid w:val="00027AEA"/>
    <w:rsid w:val="00027CA8"/>
    <w:rsid w:val="00027D87"/>
    <w:rsid w:val="00030DC0"/>
    <w:rsid w:val="00033F00"/>
    <w:rsid w:val="00034801"/>
    <w:rsid w:val="00034834"/>
    <w:rsid w:val="00035635"/>
    <w:rsid w:val="0003629F"/>
    <w:rsid w:val="00037876"/>
    <w:rsid w:val="00037E6D"/>
    <w:rsid w:val="0004036D"/>
    <w:rsid w:val="00041821"/>
    <w:rsid w:val="00043293"/>
    <w:rsid w:val="00044EFD"/>
    <w:rsid w:val="00045988"/>
    <w:rsid w:val="00046594"/>
    <w:rsid w:val="00047447"/>
    <w:rsid w:val="00050C8E"/>
    <w:rsid w:val="000514BA"/>
    <w:rsid w:val="000525D9"/>
    <w:rsid w:val="00054283"/>
    <w:rsid w:val="00054635"/>
    <w:rsid w:val="00055204"/>
    <w:rsid w:val="0005573A"/>
    <w:rsid w:val="00056159"/>
    <w:rsid w:val="000569C3"/>
    <w:rsid w:val="00056BE6"/>
    <w:rsid w:val="00056C8F"/>
    <w:rsid w:val="00060188"/>
    <w:rsid w:val="00061C39"/>
    <w:rsid w:val="00063AFE"/>
    <w:rsid w:val="00063D89"/>
    <w:rsid w:val="000643DC"/>
    <w:rsid w:val="000647F1"/>
    <w:rsid w:val="00065268"/>
    <w:rsid w:val="00065F04"/>
    <w:rsid w:val="00067755"/>
    <w:rsid w:val="00067DBD"/>
    <w:rsid w:val="0007023C"/>
    <w:rsid w:val="00070269"/>
    <w:rsid w:val="00072128"/>
    <w:rsid w:val="00073A00"/>
    <w:rsid w:val="00073E8F"/>
    <w:rsid w:val="000744BA"/>
    <w:rsid w:val="000759A1"/>
    <w:rsid w:val="00076044"/>
    <w:rsid w:val="000816F7"/>
    <w:rsid w:val="00081BDC"/>
    <w:rsid w:val="00082565"/>
    <w:rsid w:val="000827EE"/>
    <w:rsid w:val="00083323"/>
    <w:rsid w:val="00084C01"/>
    <w:rsid w:val="00085912"/>
    <w:rsid w:val="00085C2B"/>
    <w:rsid w:val="0008607A"/>
    <w:rsid w:val="000863BD"/>
    <w:rsid w:val="000865FF"/>
    <w:rsid w:val="00087250"/>
    <w:rsid w:val="00087C6F"/>
    <w:rsid w:val="00092B0E"/>
    <w:rsid w:val="000930E7"/>
    <w:rsid w:val="00094746"/>
    <w:rsid w:val="00097AF9"/>
    <w:rsid w:val="000A07EA"/>
    <w:rsid w:val="000A11C1"/>
    <w:rsid w:val="000A1D38"/>
    <w:rsid w:val="000A4A6D"/>
    <w:rsid w:val="000A4E13"/>
    <w:rsid w:val="000A53DF"/>
    <w:rsid w:val="000A56C9"/>
    <w:rsid w:val="000A58F1"/>
    <w:rsid w:val="000B03D2"/>
    <w:rsid w:val="000B1D4B"/>
    <w:rsid w:val="000B1D59"/>
    <w:rsid w:val="000B284B"/>
    <w:rsid w:val="000B32F9"/>
    <w:rsid w:val="000B332B"/>
    <w:rsid w:val="000B42E0"/>
    <w:rsid w:val="000B5C60"/>
    <w:rsid w:val="000B65B6"/>
    <w:rsid w:val="000B6AB6"/>
    <w:rsid w:val="000B728F"/>
    <w:rsid w:val="000B74AC"/>
    <w:rsid w:val="000B784D"/>
    <w:rsid w:val="000C0ACC"/>
    <w:rsid w:val="000C2128"/>
    <w:rsid w:val="000C3874"/>
    <w:rsid w:val="000C3E24"/>
    <w:rsid w:val="000C6BBA"/>
    <w:rsid w:val="000C74B2"/>
    <w:rsid w:val="000C7F49"/>
    <w:rsid w:val="000D1BC6"/>
    <w:rsid w:val="000D1BE6"/>
    <w:rsid w:val="000D2EA9"/>
    <w:rsid w:val="000D40A2"/>
    <w:rsid w:val="000D5C6D"/>
    <w:rsid w:val="000D656F"/>
    <w:rsid w:val="000D6D8E"/>
    <w:rsid w:val="000D78A9"/>
    <w:rsid w:val="000E0A89"/>
    <w:rsid w:val="000E1DC3"/>
    <w:rsid w:val="000E284C"/>
    <w:rsid w:val="000E2912"/>
    <w:rsid w:val="000E298A"/>
    <w:rsid w:val="000E3CA6"/>
    <w:rsid w:val="000E43B2"/>
    <w:rsid w:val="000E50FE"/>
    <w:rsid w:val="000E555A"/>
    <w:rsid w:val="000E6028"/>
    <w:rsid w:val="000E7192"/>
    <w:rsid w:val="000E744D"/>
    <w:rsid w:val="000E7498"/>
    <w:rsid w:val="000E7B8C"/>
    <w:rsid w:val="000F0047"/>
    <w:rsid w:val="000F3C16"/>
    <w:rsid w:val="000F6086"/>
    <w:rsid w:val="000F7430"/>
    <w:rsid w:val="000F7FE6"/>
    <w:rsid w:val="001000CA"/>
    <w:rsid w:val="00102E21"/>
    <w:rsid w:val="00102E7D"/>
    <w:rsid w:val="00103B4E"/>
    <w:rsid w:val="001040E5"/>
    <w:rsid w:val="00105EED"/>
    <w:rsid w:val="001066E2"/>
    <w:rsid w:val="00112099"/>
    <w:rsid w:val="001136D9"/>
    <w:rsid w:val="00113BFB"/>
    <w:rsid w:val="00115862"/>
    <w:rsid w:val="00115C2E"/>
    <w:rsid w:val="001166BF"/>
    <w:rsid w:val="00116C2E"/>
    <w:rsid w:val="00116FB5"/>
    <w:rsid w:val="0011774E"/>
    <w:rsid w:val="00117798"/>
    <w:rsid w:val="001177AB"/>
    <w:rsid w:val="001177FD"/>
    <w:rsid w:val="00120FF1"/>
    <w:rsid w:val="00122A49"/>
    <w:rsid w:val="00122CBC"/>
    <w:rsid w:val="001253FE"/>
    <w:rsid w:val="00126292"/>
    <w:rsid w:val="00126547"/>
    <w:rsid w:val="001269AC"/>
    <w:rsid w:val="00127ABB"/>
    <w:rsid w:val="00130FFF"/>
    <w:rsid w:val="00131B2D"/>
    <w:rsid w:val="00132CA7"/>
    <w:rsid w:val="00134E63"/>
    <w:rsid w:val="00135B7F"/>
    <w:rsid w:val="00136C1F"/>
    <w:rsid w:val="00136EB8"/>
    <w:rsid w:val="0013797B"/>
    <w:rsid w:val="00140112"/>
    <w:rsid w:val="00142BBB"/>
    <w:rsid w:val="001430BF"/>
    <w:rsid w:val="00144353"/>
    <w:rsid w:val="001445B5"/>
    <w:rsid w:val="001446F2"/>
    <w:rsid w:val="00144FB8"/>
    <w:rsid w:val="001451D1"/>
    <w:rsid w:val="00145438"/>
    <w:rsid w:val="0014631B"/>
    <w:rsid w:val="0014645F"/>
    <w:rsid w:val="001475CA"/>
    <w:rsid w:val="00151264"/>
    <w:rsid w:val="00151E52"/>
    <w:rsid w:val="001522F6"/>
    <w:rsid w:val="00153E10"/>
    <w:rsid w:val="001546C6"/>
    <w:rsid w:val="0015617A"/>
    <w:rsid w:val="00156FBB"/>
    <w:rsid w:val="001605A3"/>
    <w:rsid w:val="00161692"/>
    <w:rsid w:val="00163B1F"/>
    <w:rsid w:val="00163DBE"/>
    <w:rsid w:val="00165C3E"/>
    <w:rsid w:val="00166090"/>
    <w:rsid w:val="00166272"/>
    <w:rsid w:val="00166C2A"/>
    <w:rsid w:val="001706F3"/>
    <w:rsid w:val="00170A11"/>
    <w:rsid w:val="0017299F"/>
    <w:rsid w:val="0017398C"/>
    <w:rsid w:val="00173B14"/>
    <w:rsid w:val="00174749"/>
    <w:rsid w:val="0017493F"/>
    <w:rsid w:val="00174AA7"/>
    <w:rsid w:val="00174AB8"/>
    <w:rsid w:val="00174F81"/>
    <w:rsid w:val="0017671F"/>
    <w:rsid w:val="00176A6B"/>
    <w:rsid w:val="00180123"/>
    <w:rsid w:val="00180F28"/>
    <w:rsid w:val="00182750"/>
    <w:rsid w:val="001838D5"/>
    <w:rsid w:val="00183D01"/>
    <w:rsid w:val="00185E24"/>
    <w:rsid w:val="001873C7"/>
    <w:rsid w:val="001905FB"/>
    <w:rsid w:val="0019247C"/>
    <w:rsid w:val="001924EE"/>
    <w:rsid w:val="001928BA"/>
    <w:rsid w:val="00195244"/>
    <w:rsid w:val="0019559F"/>
    <w:rsid w:val="001971BA"/>
    <w:rsid w:val="001A025C"/>
    <w:rsid w:val="001A1312"/>
    <w:rsid w:val="001A1882"/>
    <w:rsid w:val="001A27E8"/>
    <w:rsid w:val="001A30D4"/>
    <w:rsid w:val="001A317E"/>
    <w:rsid w:val="001A34B2"/>
    <w:rsid w:val="001A538C"/>
    <w:rsid w:val="001A53E5"/>
    <w:rsid w:val="001A623A"/>
    <w:rsid w:val="001A68C2"/>
    <w:rsid w:val="001B05DC"/>
    <w:rsid w:val="001B108F"/>
    <w:rsid w:val="001B23E3"/>
    <w:rsid w:val="001B2ECA"/>
    <w:rsid w:val="001B3F7E"/>
    <w:rsid w:val="001B4712"/>
    <w:rsid w:val="001B5B5D"/>
    <w:rsid w:val="001B6DAC"/>
    <w:rsid w:val="001B7234"/>
    <w:rsid w:val="001B7FE4"/>
    <w:rsid w:val="001C0EF5"/>
    <w:rsid w:val="001C167B"/>
    <w:rsid w:val="001C1E0C"/>
    <w:rsid w:val="001C2AD1"/>
    <w:rsid w:val="001C322E"/>
    <w:rsid w:val="001C387A"/>
    <w:rsid w:val="001C3AF0"/>
    <w:rsid w:val="001C62D2"/>
    <w:rsid w:val="001C6905"/>
    <w:rsid w:val="001C6C1C"/>
    <w:rsid w:val="001D1CA3"/>
    <w:rsid w:val="001D21AA"/>
    <w:rsid w:val="001D4A76"/>
    <w:rsid w:val="001D58B2"/>
    <w:rsid w:val="001E03F0"/>
    <w:rsid w:val="001E06B5"/>
    <w:rsid w:val="001E1A67"/>
    <w:rsid w:val="001E4106"/>
    <w:rsid w:val="001E464D"/>
    <w:rsid w:val="001E4B6A"/>
    <w:rsid w:val="001E4FBD"/>
    <w:rsid w:val="001F0636"/>
    <w:rsid w:val="001F0681"/>
    <w:rsid w:val="001F06A7"/>
    <w:rsid w:val="001F09CD"/>
    <w:rsid w:val="001F1BAD"/>
    <w:rsid w:val="001F347D"/>
    <w:rsid w:val="001F5197"/>
    <w:rsid w:val="001F554C"/>
    <w:rsid w:val="001F5942"/>
    <w:rsid w:val="001F6AB1"/>
    <w:rsid w:val="00202015"/>
    <w:rsid w:val="00202142"/>
    <w:rsid w:val="00202DC2"/>
    <w:rsid w:val="002040EE"/>
    <w:rsid w:val="002043D3"/>
    <w:rsid w:val="0020451C"/>
    <w:rsid w:val="00204676"/>
    <w:rsid w:val="00204A45"/>
    <w:rsid w:val="00204B47"/>
    <w:rsid w:val="0020758B"/>
    <w:rsid w:val="002106F2"/>
    <w:rsid w:val="002110DE"/>
    <w:rsid w:val="002122F8"/>
    <w:rsid w:val="002141C8"/>
    <w:rsid w:val="00214514"/>
    <w:rsid w:val="0021662D"/>
    <w:rsid w:val="0021716D"/>
    <w:rsid w:val="002172AE"/>
    <w:rsid w:val="0021777B"/>
    <w:rsid w:val="002205DF"/>
    <w:rsid w:val="002207BC"/>
    <w:rsid w:val="00220D1E"/>
    <w:rsid w:val="00221C26"/>
    <w:rsid w:val="00221D18"/>
    <w:rsid w:val="00222647"/>
    <w:rsid w:val="002235FB"/>
    <w:rsid w:val="00226ADF"/>
    <w:rsid w:val="00226EBD"/>
    <w:rsid w:val="00227BBF"/>
    <w:rsid w:val="00227F64"/>
    <w:rsid w:val="00230303"/>
    <w:rsid w:val="00230EA1"/>
    <w:rsid w:val="0023111F"/>
    <w:rsid w:val="00231D66"/>
    <w:rsid w:val="002321ED"/>
    <w:rsid w:val="00233086"/>
    <w:rsid w:val="002330BD"/>
    <w:rsid w:val="00233B5E"/>
    <w:rsid w:val="00234AF4"/>
    <w:rsid w:val="00234E67"/>
    <w:rsid w:val="00241139"/>
    <w:rsid w:val="0024180B"/>
    <w:rsid w:val="002428EF"/>
    <w:rsid w:val="0024506F"/>
    <w:rsid w:val="002452EF"/>
    <w:rsid w:val="00245411"/>
    <w:rsid w:val="0024551E"/>
    <w:rsid w:val="00246914"/>
    <w:rsid w:val="00246B76"/>
    <w:rsid w:val="002477D6"/>
    <w:rsid w:val="00250A0E"/>
    <w:rsid w:val="00250DF0"/>
    <w:rsid w:val="00250E54"/>
    <w:rsid w:val="00252829"/>
    <w:rsid w:val="00252CB2"/>
    <w:rsid w:val="00253757"/>
    <w:rsid w:val="00254CD1"/>
    <w:rsid w:val="00256101"/>
    <w:rsid w:val="00260B90"/>
    <w:rsid w:val="0026136A"/>
    <w:rsid w:val="00263C42"/>
    <w:rsid w:val="00264101"/>
    <w:rsid w:val="00265240"/>
    <w:rsid w:val="00267490"/>
    <w:rsid w:val="002703D1"/>
    <w:rsid w:val="0027186E"/>
    <w:rsid w:val="002719B6"/>
    <w:rsid w:val="002723FF"/>
    <w:rsid w:val="00274EA3"/>
    <w:rsid w:val="002754D7"/>
    <w:rsid w:val="00275A43"/>
    <w:rsid w:val="00276F31"/>
    <w:rsid w:val="0028142B"/>
    <w:rsid w:val="00281EC6"/>
    <w:rsid w:val="002820BF"/>
    <w:rsid w:val="00282403"/>
    <w:rsid w:val="00282B6A"/>
    <w:rsid w:val="00285765"/>
    <w:rsid w:val="00285F16"/>
    <w:rsid w:val="002866AA"/>
    <w:rsid w:val="002909D8"/>
    <w:rsid w:val="00290A4A"/>
    <w:rsid w:val="00290DA5"/>
    <w:rsid w:val="002912C9"/>
    <w:rsid w:val="0029177E"/>
    <w:rsid w:val="00293FA8"/>
    <w:rsid w:val="0029492D"/>
    <w:rsid w:val="00294D18"/>
    <w:rsid w:val="00295396"/>
    <w:rsid w:val="00297062"/>
    <w:rsid w:val="00297A8C"/>
    <w:rsid w:val="002A010F"/>
    <w:rsid w:val="002A06D1"/>
    <w:rsid w:val="002A1967"/>
    <w:rsid w:val="002A1FE9"/>
    <w:rsid w:val="002A2D2B"/>
    <w:rsid w:val="002A2D94"/>
    <w:rsid w:val="002A3048"/>
    <w:rsid w:val="002A4006"/>
    <w:rsid w:val="002A475B"/>
    <w:rsid w:val="002A6989"/>
    <w:rsid w:val="002B0B2C"/>
    <w:rsid w:val="002B1CE7"/>
    <w:rsid w:val="002B32D9"/>
    <w:rsid w:val="002B3594"/>
    <w:rsid w:val="002B3F1E"/>
    <w:rsid w:val="002B681A"/>
    <w:rsid w:val="002B6E6D"/>
    <w:rsid w:val="002B7B66"/>
    <w:rsid w:val="002C0613"/>
    <w:rsid w:val="002C2511"/>
    <w:rsid w:val="002C44E4"/>
    <w:rsid w:val="002C4F66"/>
    <w:rsid w:val="002C500B"/>
    <w:rsid w:val="002D0D08"/>
    <w:rsid w:val="002D26DD"/>
    <w:rsid w:val="002D33A7"/>
    <w:rsid w:val="002D5976"/>
    <w:rsid w:val="002D6183"/>
    <w:rsid w:val="002D64D8"/>
    <w:rsid w:val="002D6A8C"/>
    <w:rsid w:val="002D73CA"/>
    <w:rsid w:val="002D747C"/>
    <w:rsid w:val="002E0B2C"/>
    <w:rsid w:val="002E0BD3"/>
    <w:rsid w:val="002E0BD5"/>
    <w:rsid w:val="002E1522"/>
    <w:rsid w:val="002E1B90"/>
    <w:rsid w:val="002E3896"/>
    <w:rsid w:val="002E3F2D"/>
    <w:rsid w:val="002E65A5"/>
    <w:rsid w:val="002E72B6"/>
    <w:rsid w:val="002E76F3"/>
    <w:rsid w:val="002E7D12"/>
    <w:rsid w:val="002F01D0"/>
    <w:rsid w:val="002F0DCE"/>
    <w:rsid w:val="002F1130"/>
    <w:rsid w:val="002F202E"/>
    <w:rsid w:val="002F2155"/>
    <w:rsid w:val="002F22B6"/>
    <w:rsid w:val="002F25C2"/>
    <w:rsid w:val="002F3036"/>
    <w:rsid w:val="002F321E"/>
    <w:rsid w:val="002F454B"/>
    <w:rsid w:val="002F479C"/>
    <w:rsid w:val="002F5255"/>
    <w:rsid w:val="002F5BCF"/>
    <w:rsid w:val="002F6361"/>
    <w:rsid w:val="002F6EC9"/>
    <w:rsid w:val="003004FF"/>
    <w:rsid w:val="0030064B"/>
    <w:rsid w:val="00300CDE"/>
    <w:rsid w:val="00301CB9"/>
    <w:rsid w:val="00307101"/>
    <w:rsid w:val="00307975"/>
    <w:rsid w:val="003104D8"/>
    <w:rsid w:val="003105CE"/>
    <w:rsid w:val="00310616"/>
    <w:rsid w:val="00310C9A"/>
    <w:rsid w:val="00312D94"/>
    <w:rsid w:val="003146B6"/>
    <w:rsid w:val="00316061"/>
    <w:rsid w:val="0031665B"/>
    <w:rsid w:val="00317253"/>
    <w:rsid w:val="00317354"/>
    <w:rsid w:val="0031785B"/>
    <w:rsid w:val="003255B1"/>
    <w:rsid w:val="00325F7C"/>
    <w:rsid w:val="00326C0C"/>
    <w:rsid w:val="00327BB1"/>
    <w:rsid w:val="003300FC"/>
    <w:rsid w:val="00330405"/>
    <w:rsid w:val="0033127E"/>
    <w:rsid w:val="00331ED5"/>
    <w:rsid w:val="003340FF"/>
    <w:rsid w:val="003344AE"/>
    <w:rsid w:val="003346FD"/>
    <w:rsid w:val="00337AA9"/>
    <w:rsid w:val="00340BD7"/>
    <w:rsid w:val="00340E8A"/>
    <w:rsid w:val="00341419"/>
    <w:rsid w:val="00341E59"/>
    <w:rsid w:val="003422DD"/>
    <w:rsid w:val="00343833"/>
    <w:rsid w:val="003442C1"/>
    <w:rsid w:val="00344708"/>
    <w:rsid w:val="00346B0A"/>
    <w:rsid w:val="00346C58"/>
    <w:rsid w:val="00346DB3"/>
    <w:rsid w:val="003470AA"/>
    <w:rsid w:val="003477D1"/>
    <w:rsid w:val="003516BC"/>
    <w:rsid w:val="00351813"/>
    <w:rsid w:val="0035210C"/>
    <w:rsid w:val="0035370F"/>
    <w:rsid w:val="003553D7"/>
    <w:rsid w:val="0035548A"/>
    <w:rsid w:val="0035601F"/>
    <w:rsid w:val="00357C5E"/>
    <w:rsid w:val="00360AE8"/>
    <w:rsid w:val="003612C1"/>
    <w:rsid w:val="003627A8"/>
    <w:rsid w:val="003630A8"/>
    <w:rsid w:val="0036319D"/>
    <w:rsid w:val="0036346B"/>
    <w:rsid w:val="00364794"/>
    <w:rsid w:val="00365620"/>
    <w:rsid w:val="00366BEB"/>
    <w:rsid w:val="00367449"/>
    <w:rsid w:val="0036750D"/>
    <w:rsid w:val="0036776C"/>
    <w:rsid w:val="00370315"/>
    <w:rsid w:val="003711AB"/>
    <w:rsid w:val="0037151D"/>
    <w:rsid w:val="0037274E"/>
    <w:rsid w:val="003731C3"/>
    <w:rsid w:val="0037478D"/>
    <w:rsid w:val="0037748E"/>
    <w:rsid w:val="00377AAD"/>
    <w:rsid w:val="00380261"/>
    <w:rsid w:val="003817E2"/>
    <w:rsid w:val="00381BD2"/>
    <w:rsid w:val="00383E67"/>
    <w:rsid w:val="00385EF0"/>
    <w:rsid w:val="00387813"/>
    <w:rsid w:val="00390763"/>
    <w:rsid w:val="0039098B"/>
    <w:rsid w:val="00390E5D"/>
    <w:rsid w:val="00390FA9"/>
    <w:rsid w:val="003919E2"/>
    <w:rsid w:val="00391CEC"/>
    <w:rsid w:val="003927B9"/>
    <w:rsid w:val="003930A2"/>
    <w:rsid w:val="0039353D"/>
    <w:rsid w:val="0039518F"/>
    <w:rsid w:val="00395267"/>
    <w:rsid w:val="00396972"/>
    <w:rsid w:val="00396F07"/>
    <w:rsid w:val="0039733E"/>
    <w:rsid w:val="003974C3"/>
    <w:rsid w:val="003A0820"/>
    <w:rsid w:val="003A08C6"/>
    <w:rsid w:val="003A113C"/>
    <w:rsid w:val="003A2BEE"/>
    <w:rsid w:val="003A49F5"/>
    <w:rsid w:val="003A6AE5"/>
    <w:rsid w:val="003A6BD4"/>
    <w:rsid w:val="003B1C36"/>
    <w:rsid w:val="003B4254"/>
    <w:rsid w:val="003B60E4"/>
    <w:rsid w:val="003B6D9C"/>
    <w:rsid w:val="003C0B6F"/>
    <w:rsid w:val="003C0C4C"/>
    <w:rsid w:val="003C1349"/>
    <w:rsid w:val="003C243D"/>
    <w:rsid w:val="003C32D4"/>
    <w:rsid w:val="003C40F9"/>
    <w:rsid w:val="003C470D"/>
    <w:rsid w:val="003C5483"/>
    <w:rsid w:val="003C64ED"/>
    <w:rsid w:val="003C6857"/>
    <w:rsid w:val="003D1310"/>
    <w:rsid w:val="003D1776"/>
    <w:rsid w:val="003D2E3A"/>
    <w:rsid w:val="003D505D"/>
    <w:rsid w:val="003D55D9"/>
    <w:rsid w:val="003E1890"/>
    <w:rsid w:val="003E3D42"/>
    <w:rsid w:val="003E5E30"/>
    <w:rsid w:val="003E684E"/>
    <w:rsid w:val="003E76F1"/>
    <w:rsid w:val="003F09CF"/>
    <w:rsid w:val="003F0B77"/>
    <w:rsid w:val="003F375C"/>
    <w:rsid w:val="003F3EC0"/>
    <w:rsid w:val="003F4362"/>
    <w:rsid w:val="003F68AF"/>
    <w:rsid w:val="00401AB1"/>
    <w:rsid w:val="00402759"/>
    <w:rsid w:val="00403925"/>
    <w:rsid w:val="00403F6D"/>
    <w:rsid w:val="00405417"/>
    <w:rsid w:val="00406789"/>
    <w:rsid w:val="004067DD"/>
    <w:rsid w:val="004079D1"/>
    <w:rsid w:val="00410F3F"/>
    <w:rsid w:val="004126A4"/>
    <w:rsid w:val="00412849"/>
    <w:rsid w:val="00413071"/>
    <w:rsid w:val="004133AC"/>
    <w:rsid w:val="00413719"/>
    <w:rsid w:val="004149E9"/>
    <w:rsid w:val="0041513F"/>
    <w:rsid w:val="00415279"/>
    <w:rsid w:val="004153A9"/>
    <w:rsid w:val="00415F72"/>
    <w:rsid w:val="00417EF1"/>
    <w:rsid w:val="00420B68"/>
    <w:rsid w:val="0042411F"/>
    <w:rsid w:val="004249A1"/>
    <w:rsid w:val="0042548A"/>
    <w:rsid w:val="0042548D"/>
    <w:rsid w:val="00426A48"/>
    <w:rsid w:val="00427A43"/>
    <w:rsid w:val="004302BB"/>
    <w:rsid w:val="00430D78"/>
    <w:rsid w:val="00431F3A"/>
    <w:rsid w:val="00433223"/>
    <w:rsid w:val="00434E65"/>
    <w:rsid w:val="0043710F"/>
    <w:rsid w:val="00437D5B"/>
    <w:rsid w:val="004400E2"/>
    <w:rsid w:val="00440696"/>
    <w:rsid w:val="00441B91"/>
    <w:rsid w:val="0044227E"/>
    <w:rsid w:val="004428FF"/>
    <w:rsid w:val="0044427D"/>
    <w:rsid w:val="00444BF2"/>
    <w:rsid w:val="00444D31"/>
    <w:rsid w:val="00445597"/>
    <w:rsid w:val="00446948"/>
    <w:rsid w:val="00446B7F"/>
    <w:rsid w:val="0044767F"/>
    <w:rsid w:val="00447CE0"/>
    <w:rsid w:val="00452DBA"/>
    <w:rsid w:val="004542C5"/>
    <w:rsid w:val="00454A4D"/>
    <w:rsid w:val="00455226"/>
    <w:rsid w:val="00455C60"/>
    <w:rsid w:val="00457A7B"/>
    <w:rsid w:val="00457F3E"/>
    <w:rsid w:val="00460ADB"/>
    <w:rsid w:val="00461E74"/>
    <w:rsid w:val="004622A6"/>
    <w:rsid w:val="00462AD3"/>
    <w:rsid w:val="00465A86"/>
    <w:rsid w:val="00465E4D"/>
    <w:rsid w:val="004661A5"/>
    <w:rsid w:val="004664F3"/>
    <w:rsid w:val="004679DE"/>
    <w:rsid w:val="00467D7D"/>
    <w:rsid w:val="00467D92"/>
    <w:rsid w:val="004728D4"/>
    <w:rsid w:val="00474B7B"/>
    <w:rsid w:val="00475307"/>
    <w:rsid w:val="0047564C"/>
    <w:rsid w:val="0047569A"/>
    <w:rsid w:val="004759A5"/>
    <w:rsid w:val="00475DCF"/>
    <w:rsid w:val="0047607F"/>
    <w:rsid w:val="00480015"/>
    <w:rsid w:val="00481772"/>
    <w:rsid w:val="00481B62"/>
    <w:rsid w:val="004828DA"/>
    <w:rsid w:val="00483CFF"/>
    <w:rsid w:val="004842DB"/>
    <w:rsid w:val="00485495"/>
    <w:rsid w:val="004858AA"/>
    <w:rsid w:val="004860A3"/>
    <w:rsid w:val="00486544"/>
    <w:rsid w:val="00486BEB"/>
    <w:rsid w:val="00486C43"/>
    <w:rsid w:val="00490898"/>
    <w:rsid w:val="00491166"/>
    <w:rsid w:val="00493F17"/>
    <w:rsid w:val="00494235"/>
    <w:rsid w:val="00494A8B"/>
    <w:rsid w:val="00494D24"/>
    <w:rsid w:val="00496CC2"/>
    <w:rsid w:val="00497284"/>
    <w:rsid w:val="004974E2"/>
    <w:rsid w:val="004A0487"/>
    <w:rsid w:val="004A0BCF"/>
    <w:rsid w:val="004A201C"/>
    <w:rsid w:val="004A20B9"/>
    <w:rsid w:val="004A28B0"/>
    <w:rsid w:val="004A3A7F"/>
    <w:rsid w:val="004A4CE9"/>
    <w:rsid w:val="004A6015"/>
    <w:rsid w:val="004A6818"/>
    <w:rsid w:val="004A77E9"/>
    <w:rsid w:val="004A7F8B"/>
    <w:rsid w:val="004B0073"/>
    <w:rsid w:val="004B0A99"/>
    <w:rsid w:val="004B2CCC"/>
    <w:rsid w:val="004B3866"/>
    <w:rsid w:val="004B3EAD"/>
    <w:rsid w:val="004B6328"/>
    <w:rsid w:val="004B7B17"/>
    <w:rsid w:val="004B7C77"/>
    <w:rsid w:val="004C02D5"/>
    <w:rsid w:val="004C4036"/>
    <w:rsid w:val="004C4C4E"/>
    <w:rsid w:val="004C6B0A"/>
    <w:rsid w:val="004D13EF"/>
    <w:rsid w:val="004D161E"/>
    <w:rsid w:val="004D17C2"/>
    <w:rsid w:val="004D266B"/>
    <w:rsid w:val="004D387B"/>
    <w:rsid w:val="004D3A88"/>
    <w:rsid w:val="004D582E"/>
    <w:rsid w:val="004D69F6"/>
    <w:rsid w:val="004D6CE4"/>
    <w:rsid w:val="004E2D93"/>
    <w:rsid w:val="004E2F67"/>
    <w:rsid w:val="004E363C"/>
    <w:rsid w:val="004E36AF"/>
    <w:rsid w:val="004E3D60"/>
    <w:rsid w:val="004E4396"/>
    <w:rsid w:val="004E456F"/>
    <w:rsid w:val="004F07ED"/>
    <w:rsid w:val="004F27FD"/>
    <w:rsid w:val="004F32B1"/>
    <w:rsid w:val="004F3DBD"/>
    <w:rsid w:val="004F4126"/>
    <w:rsid w:val="004F46D0"/>
    <w:rsid w:val="004F57A3"/>
    <w:rsid w:val="004F66AC"/>
    <w:rsid w:val="004F7931"/>
    <w:rsid w:val="004F7C64"/>
    <w:rsid w:val="00500BD9"/>
    <w:rsid w:val="00501712"/>
    <w:rsid w:val="0050195F"/>
    <w:rsid w:val="00501D43"/>
    <w:rsid w:val="00502BDF"/>
    <w:rsid w:val="005034FD"/>
    <w:rsid w:val="005044BF"/>
    <w:rsid w:val="00504A05"/>
    <w:rsid w:val="00505285"/>
    <w:rsid w:val="00505F99"/>
    <w:rsid w:val="00507E89"/>
    <w:rsid w:val="005111CA"/>
    <w:rsid w:val="0051127D"/>
    <w:rsid w:val="00511974"/>
    <w:rsid w:val="00511A82"/>
    <w:rsid w:val="005124B5"/>
    <w:rsid w:val="00512642"/>
    <w:rsid w:val="00512B9D"/>
    <w:rsid w:val="00513B3E"/>
    <w:rsid w:val="00515D6B"/>
    <w:rsid w:val="00517CF8"/>
    <w:rsid w:val="00520FE5"/>
    <w:rsid w:val="005214A9"/>
    <w:rsid w:val="00521863"/>
    <w:rsid w:val="005219BC"/>
    <w:rsid w:val="005230EF"/>
    <w:rsid w:val="00523B84"/>
    <w:rsid w:val="00525684"/>
    <w:rsid w:val="00525A32"/>
    <w:rsid w:val="0052642B"/>
    <w:rsid w:val="005271DF"/>
    <w:rsid w:val="005304D9"/>
    <w:rsid w:val="00531850"/>
    <w:rsid w:val="00531E6E"/>
    <w:rsid w:val="00533F0C"/>
    <w:rsid w:val="00534A1E"/>
    <w:rsid w:val="0053591D"/>
    <w:rsid w:val="00535927"/>
    <w:rsid w:val="00535EAA"/>
    <w:rsid w:val="005365EC"/>
    <w:rsid w:val="00537296"/>
    <w:rsid w:val="00537EF8"/>
    <w:rsid w:val="0054008D"/>
    <w:rsid w:val="005406A4"/>
    <w:rsid w:val="00540DBD"/>
    <w:rsid w:val="005419BB"/>
    <w:rsid w:val="00542EE6"/>
    <w:rsid w:val="005442BB"/>
    <w:rsid w:val="00545902"/>
    <w:rsid w:val="005459F8"/>
    <w:rsid w:val="005528F9"/>
    <w:rsid w:val="0055409C"/>
    <w:rsid w:val="00555CE2"/>
    <w:rsid w:val="00555D5E"/>
    <w:rsid w:val="00555E10"/>
    <w:rsid w:val="00557BC8"/>
    <w:rsid w:val="00557EE2"/>
    <w:rsid w:val="005603C3"/>
    <w:rsid w:val="00560CD2"/>
    <w:rsid w:val="0056327D"/>
    <w:rsid w:val="0056357B"/>
    <w:rsid w:val="005649FA"/>
    <w:rsid w:val="005654AB"/>
    <w:rsid w:val="00565916"/>
    <w:rsid w:val="00565961"/>
    <w:rsid w:val="00565C65"/>
    <w:rsid w:val="00565E7C"/>
    <w:rsid w:val="005661C5"/>
    <w:rsid w:val="0056681C"/>
    <w:rsid w:val="00566CDD"/>
    <w:rsid w:val="00570774"/>
    <w:rsid w:val="00571535"/>
    <w:rsid w:val="00571569"/>
    <w:rsid w:val="0057225E"/>
    <w:rsid w:val="00574B4F"/>
    <w:rsid w:val="00576253"/>
    <w:rsid w:val="005766BB"/>
    <w:rsid w:val="00576CA2"/>
    <w:rsid w:val="00576FBB"/>
    <w:rsid w:val="00577068"/>
    <w:rsid w:val="00577787"/>
    <w:rsid w:val="00577CEC"/>
    <w:rsid w:val="00577F2A"/>
    <w:rsid w:val="00581577"/>
    <w:rsid w:val="00583123"/>
    <w:rsid w:val="00583421"/>
    <w:rsid w:val="00583457"/>
    <w:rsid w:val="00583B38"/>
    <w:rsid w:val="005841D1"/>
    <w:rsid w:val="0058659D"/>
    <w:rsid w:val="00586AB1"/>
    <w:rsid w:val="005874AE"/>
    <w:rsid w:val="0059067D"/>
    <w:rsid w:val="00590E1A"/>
    <w:rsid w:val="00591FD8"/>
    <w:rsid w:val="00593EAD"/>
    <w:rsid w:val="005943DE"/>
    <w:rsid w:val="005952A8"/>
    <w:rsid w:val="005959A9"/>
    <w:rsid w:val="00596027"/>
    <w:rsid w:val="00596497"/>
    <w:rsid w:val="005970E0"/>
    <w:rsid w:val="00597647"/>
    <w:rsid w:val="00597DA5"/>
    <w:rsid w:val="005A0516"/>
    <w:rsid w:val="005A0957"/>
    <w:rsid w:val="005A0D3F"/>
    <w:rsid w:val="005A0D4B"/>
    <w:rsid w:val="005A5610"/>
    <w:rsid w:val="005A58F0"/>
    <w:rsid w:val="005B0261"/>
    <w:rsid w:val="005B0B2D"/>
    <w:rsid w:val="005B0F80"/>
    <w:rsid w:val="005B1A14"/>
    <w:rsid w:val="005B1AAF"/>
    <w:rsid w:val="005B35DF"/>
    <w:rsid w:val="005B3660"/>
    <w:rsid w:val="005B4038"/>
    <w:rsid w:val="005B5581"/>
    <w:rsid w:val="005B5D51"/>
    <w:rsid w:val="005B6465"/>
    <w:rsid w:val="005B671C"/>
    <w:rsid w:val="005B6E34"/>
    <w:rsid w:val="005C2102"/>
    <w:rsid w:val="005C2B27"/>
    <w:rsid w:val="005C30FE"/>
    <w:rsid w:val="005C3393"/>
    <w:rsid w:val="005C3FF3"/>
    <w:rsid w:val="005C4512"/>
    <w:rsid w:val="005C4CB1"/>
    <w:rsid w:val="005C5526"/>
    <w:rsid w:val="005C611F"/>
    <w:rsid w:val="005C7595"/>
    <w:rsid w:val="005D020A"/>
    <w:rsid w:val="005D0235"/>
    <w:rsid w:val="005D1117"/>
    <w:rsid w:val="005D3371"/>
    <w:rsid w:val="005D3B24"/>
    <w:rsid w:val="005D4310"/>
    <w:rsid w:val="005D4C94"/>
    <w:rsid w:val="005D5E56"/>
    <w:rsid w:val="005D69DB"/>
    <w:rsid w:val="005E3258"/>
    <w:rsid w:val="005E32C3"/>
    <w:rsid w:val="005E34E6"/>
    <w:rsid w:val="005E4EBC"/>
    <w:rsid w:val="005E5F9D"/>
    <w:rsid w:val="005E7087"/>
    <w:rsid w:val="005E73E5"/>
    <w:rsid w:val="005F06B3"/>
    <w:rsid w:val="005F1928"/>
    <w:rsid w:val="005F2941"/>
    <w:rsid w:val="005F3920"/>
    <w:rsid w:val="005F3BDA"/>
    <w:rsid w:val="005F4DB1"/>
    <w:rsid w:val="005F5287"/>
    <w:rsid w:val="005F55E1"/>
    <w:rsid w:val="005F57BD"/>
    <w:rsid w:val="005F5CBD"/>
    <w:rsid w:val="005F7507"/>
    <w:rsid w:val="006007FE"/>
    <w:rsid w:val="00601897"/>
    <w:rsid w:val="00601930"/>
    <w:rsid w:val="00601AA8"/>
    <w:rsid w:val="00602312"/>
    <w:rsid w:val="00602C78"/>
    <w:rsid w:val="006030C4"/>
    <w:rsid w:val="006039DF"/>
    <w:rsid w:val="00605AC7"/>
    <w:rsid w:val="00605FF1"/>
    <w:rsid w:val="006100BE"/>
    <w:rsid w:val="0061109B"/>
    <w:rsid w:val="006113A9"/>
    <w:rsid w:val="0061261E"/>
    <w:rsid w:val="0061265E"/>
    <w:rsid w:val="0061267D"/>
    <w:rsid w:val="0061282E"/>
    <w:rsid w:val="00616262"/>
    <w:rsid w:val="0061789C"/>
    <w:rsid w:val="00620B61"/>
    <w:rsid w:val="00621D44"/>
    <w:rsid w:val="00624CA1"/>
    <w:rsid w:val="00625B9F"/>
    <w:rsid w:val="006266AB"/>
    <w:rsid w:val="00626A71"/>
    <w:rsid w:val="00627574"/>
    <w:rsid w:val="006302C4"/>
    <w:rsid w:val="00631BAD"/>
    <w:rsid w:val="00632768"/>
    <w:rsid w:val="00632F52"/>
    <w:rsid w:val="00634294"/>
    <w:rsid w:val="00634947"/>
    <w:rsid w:val="00634EF5"/>
    <w:rsid w:val="00635F8A"/>
    <w:rsid w:val="006369C7"/>
    <w:rsid w:val="0063731E"/>
    <w:rsid w:val="00637B3E"/>
    <w:rsid w:val="0064051B"/>
    <w:rsid w:val="00641648"/>
    <w:rsid w:val="00641F0E"/>
    <w:rsid w:val="00643AE4"/>
    <w:rsid w:val="00644314"/>
    <w:rsid w:val="00645363"/>
    <w:rsid w:val="00645397"/>
    <w:rsid w:val="006465F4"/>
    <w:rsid w:val="00647C11"/>
    <w:rsid w:val="0065000D"/>
    <w:rsid w:val="00650267"/>
    <w:rsid w:val="006505AB"/>
    <w:rsid w:val="00651F63"/>
    <w:rsid w:val="006523D7"/>
    <w:rsid w:val="00653865"/>
    <w:rsid w:val="0065528A"/>
    <w:rsid w:val="00655FFF"/>
    <w:rsid w:val="006571AC"/>
    <w:rsid w:val="00657E1E"/>
    <w:rsid w:val="00660410"/>
    <w:rsid w:val="00660D62"/>
    <w:rsid w:val="00661810"/>
    <w:rsid w:val="006622F0"/>
    <w:rsid w:val="00662339"/>
    <w:rsid w:val="00662875"/>
    <w:rsid w:val="00664C7C"/>
    <w:rsid w:val="00665010"/>
    <w:rsid w:val="00665024"/>
    <w:rsid w:val="00666403"/>
    <w:rsid w:val="006708C4"/>
    <w:rsid w:val="00671DE0"/>
    <w:rsid w:val="006724A9"/>
    <w:rsid w:val="006729FD"/>
    <w:rsid w:val="00672C13"/>
    <w:rsid w:val="00673FE8"/>
    <w:rsid w:val="00674BF1"/>
    <w:rsid w:val="00674DF8"/>
    <w:rsid w:val="00680BAC"/>
    <w:rsid w:val="00681DD7"/>
    <w:rsid w:val="006836A9"/>
    <w:rsid w:val="00684E4B"/>
    <w:rsid w:val="00690648"/>
    <w:rsid w:val="006908E0"/>
    <w:rsid w:val="006919FA"/>
    <w:rsid w:val="00693AFF"/>
    <w:rsid w:val="006945DE"/>
    <w:rsid w:val="00694642"/>
    <w:rsid w:val="006956C5"/>
    <w:rsid w:val="006958B4"/>
    <w:rsid w:val="00696B29"/>
    <w:rsid w:val="006A009B"/>
    <w:rsid w:val="006A0262"/>
    <w:rsid w:val="006A0AAF"/>
    <w:rsid w:val="006A1CFD"/>
    <w:rsid w:val="006A27C7"/>
    <w:rsid w:val="006A5B05"/>
    <w:rsid w:val="006A5E2A"/>
    <w:rsid w:val="006A75D2"/>
    <w:rsid w:val="006A7B32"/>
    <w:rsid w:val="006B2A28"/>
    <w:rsid w:val="006B2E7E"/>
    <w:rsid w:val="006B37B8"/>
    <w:rsid w:val="006B3848"/>
    <w:rsid w:val="006B3A3D"/>
    <w:rsid w:val="006B3E59"/>
    <w:rsid w:val="006B402F"/>
    <w:rsid w:val="006B42A9"/>
    <w:rsid w:val="006B48B2"/>
    <w:rsid w:val="006B4B85"/>
    <w:rsid w:val="006B607C"/>
    <w:rsid w:val="006B60BE"/>
    <w:rsid w:val="006B6DAB"/>
    <w:rsid w:val="006B7AD2"/>
    <w:rsid w:val="006C118E"/>
    <w:rsid w:val="006C15C8"/>
    <w:rsid w:val="006C1828"/>
    <w:rsid w:val="006C2D28"/>
    <w:rsid w:val="006C2FF0"/>
    <w:rsid w:val="006C3355"/>
    <w:rsid w:val="006C43EB"/>
    <w:rsid w:val="006C4E19"/>
    <w:rsid w:val="006C7484"/>
    <w:rsid w:val="006C763E"/>
    <w:rsid w:val="006D0466"/>
    <w:rsid w:val="006D15D1"/>
    <w:rsid w:val="006D2C65"/>
    <w:rsid w:val="006D3206"/>
    <w:rsid w:val="006D3B2F"/>
    <w:rsid w:val="006D50E7"/>
    <w:rsid w:val="006E07C4"/>
    <w:rsid w:val="006E0DCE"/>
    <w:rsid w:val="006E1C21"/>
    <w:rsid w:val="006E1D47"/>
    <w:rsid w:val="006E3AF0"/>
    <w:rsid w:val="006E3E7E"/>
    <w:rsid w:val="006E59A8"/>
    <w:rsid w:val="006F0612"/>
    <w:rsid w:val="006F0AD0"/>
    <w:rsid w:val="006F1778"/>
    <w:rsid w:val="006F39BC"/>
    <w:rsid w:val="006F4752"/>
    <w:rsid w:val="006F4B8F"/>
    <w:rsid w:val="006F4F94"/>
    <w:rsid w:val="006F6550"/>
    <w:rsid w:val="006F6F2C"/>
    <w:rsid w:val="006F78F5"/>
    <w:rsid w:val="00700271"/>
    <w:rsid w:val="007008ED"/>
    <w:rsid w:val="00701253"/>
    <w:rsid w:val="00702B5C"/>
    <w:rsid w:val="00703B66"/>
    <w:rsid w:val="007045EB"/>
    <w:rsid w:val="00704C83"/>
    <w:rsid w:val="007107F1"/>
    <w:rsid w:val="00710DA7"/>
    <w:rsid w:val="007118A8"/>
    <w:rsid w:val="0071211C"/>
    <w:rsid w:val="00715A35"/>
    <w:rsid w:val="00715CEC"/>
    <w:rsid w:val="007161D3"/>
    <w:rsid w:val="007172F6"/>
    <w:rsid w:val="0072003C"/>
    <w:rsid w:val="00720122"/>
    <w:rsid w:val="00721E46"/>
    <w:rsid w:val="00723E32"/>
    <w:rsid w:val="00724EE4"/>
    <w:rsid w:val="00730142"/>
    <w:rsid w:val="00730A7F"/>
    <w:rsid w:val="0073155F"/>
    <w:rsid w:val="007327F6"/>
    <w:rsid w:val="00732EF6"/>
    <w:rsid w:val="00733510"/>
    <w:rsid w:val="007344C6"/>
    <w:rsid w:val="00734FBA"/>
    <w:rsid w:val="00735099"/>
    <w:rsid w:val="0073515B"/>
    <w:rsid w:val="00735B3B"/>
    <w:rsid w:val="00735D38"/>
    <w:rsid w:val="007369C3"/>
    <w:rsid w:val="007369D8"/>
    <w:rsid w:val="00736C9A"/>
    <w:rsid w:val="00737C56"/>
    <w:rsid w:val="00737E50"/>
    <w:rsid w:val="00737F36"/>
    <w:rsid w:val="00741B8F"/>
    <w:rsid w:val="00741D76"/>
    <w:rsid w:val="0074278E"/>
    <w:rsid w:val="007432D3"/>
    <w:rsid w:val="007436CA"/>
    <w:rsid w:val="00743810"/>
    <w:rsid w:val="00743C5A"/>
    <w:rsid w:val="0074419F"/>
    <w:rsid w:val="00744594"/>
    <w:rsid w:val="007455A9"/>
    <w:rsid w:val="007456C3"/>
    <w:rsid w:val="00746973"/>
    <w:rsid w:val="00747F18"/>
    <w:rsid w:val="00750EE0"/>
    <w:rsid w:val="007518B9"/>
    <w:rsid w:val="00752096"/>
    <w:rsid w:val="007522FD"/>
    <w:rsid w:val="00752E93"/>
    <w:rsid w:val="007534B0"/>
    <w:rsid w:val="00755188"/>
    <w:rsid w:val="007567E3"/>
    <w:rsid w:val="007570A2"/>
    <w:rsid w:val="00763E5E"/>
    <w:rsid w:val="00764234"/>
    <w:rsid w:val="00764751"/>
    <w:rsid w:val="007654AE"/>
    <w:rsid w:val="00766832"/>
    <w:rsid w:val="0076697F"/>
    <w:rsid w:val="007674C6"/>
    <w:rsid w:val="007703FF"/>
    <w:rsid w:val="007713C2"/>
    <w:rsid w:val="00771749"/>
    <w:rsid w:val="00771939"/>
    <w:rsid w:val="00771BDF"/>
    <w:rsid w:val="007722DE"/>
    <w:rsid w:val="00772B10"/>
    <w:rsid w:val="00773848"/>
    <w:rsid w:val="007740F9"/>
    <w:rsid w:val="007747BB"/>
    <w:rsid w:val="00774873"/>
    <w:rsid w:val="00775002"/>
    <w:rsid w:val="007768CF"/>
    <w:rsid w:val="007769D6"/>
    <w:rsid w:val="00777B5C"/>
    <w:rsid w:val="007824D7"/>
    <w:rsid w:val="007829A0"/>
    <w:rsid w:val="00790E51"/>
    <w:rsid w:val="0079266F"/>
    <w:rsid w:val="00792E01"/>
    <w:rsid w:val="00797ABC"/>
    <w:rsid w:val="007A0697"/>
    <w:rsid w:val="007A0FD4"/>
    <w:rsid w:val="007A2025"/>
    <w:rsid w:val="007A2345"/>
    <w:rsid w:val="007A2F3C"/>
    <w:rsid w:val="007A39F9"/>
    <w:rsid w:val="007A3AF8"/>
    <w:rsid w:val="007A4159"/>
    <w:rsid w:val="007A4214"/>
    <w:rsid w:val="007A52C3"/>
    <w:rsid w:val="007A5C23"/>
    <w:rsid w:val="007A620A"/>
    <w:rsid w:val="007A6DC6"/>
    <w:rsid w:val="007B0D3C"/>
    <w:rsid w:val="007B1569"/>
    <w:rsid w:val="007B1798"/>
    <w:rsid w:val="007B1887"/>
    <w:rsid w:val="007B28AA"/>
    <w:rsid w:val="007B76B6"/>
    <w:rsid w:val="007B78C7"/>
    <w:rsid w:val="007C18C6"/>
    <w:rsid w:val="007C1DC5"/>
    <w:rsid w:val="007C2E35"/>
    <w:rsid w:val="007C3E75"/>
    <w:rsid w:val="007C43BE"/>
    <w:rsid w:val="007C5C46"/>
    <w:rsid w:val="007C7E24"/>
    <w:rsid w:val="007D0730"/>
    <w:rsid w:val="007D249E"/>
    <w:rsid w:val="007D2BB0"/>
    <w:rsid w:val="007D36B9"/>
    <w:rsid w:val="007D4541"/>
    <w:rsid w:val="007D4C58"/>
    <w:rsid w:val="007D56AB"/>
    <w:rsid w:val="007D6022"/>
    <w:rsid w:val="007D6C4E"/>
    <w:rsid w:val="007E050E"/>
    <w:rsid w:val="007E0B52"/>
    <w:rsid w:val="007E1177"/>
    <w:rsid w:val="007E2356"/>
    <w:rsid w:val="007E23D6"/>
    <w:rsid w:val="007E24AA"/>
    <w:rsid w:val="007E2525"/>
    <w:rsid w:val="007E3BB7"/>
    <w:rsid w:val="007E47C1"/>
    <w:rsid w:val="007E4A2A"/>
    <w:rsid w:val="007E4AF7"/>
    <w:rsid w:val="007E6858"/>
    <w:rsid w:val="007E69E8"/>
    <w:rsid w:val="007E6B09"/>
    <w:rsid w:val="007E762B"/>
    <w:rsid w:val="007E7667"/>
    <w:rsid w:val="007E7B81"/>
    <w:rsid w:val="007F1660"/>
    <w:rsid w:val="007F26D3"/>
    <w:rsid w:val="007F3291"/>
    <w:rsid w:val="007F3630"/>
    <w:rsid w:val="007F4CA2"/>
    <w:rsid w:val="007F78A0"/>
    <w:rsid w:val="00800755"/>
    <w:rsid w:val="00802154"/>
    <w:rsid w:val="00802DB3"/>
    <w:rsid w:val="00804480"/>
    <w:rsid w:val="00804A1E"/>
    <w:rsid w:val="00804C30"/>
    <w:rsid w:val="00805397"/>
    <w:rsid w:val="008078D0"/>
    <w:rsid w:val="00807B24"/>
    <w:rsid w:val="00810747"/>
    <w:rsid w:val="00810F6F"/>
    <w:rsid w:val="008114EC"/>
    <w:rsid w:val="00811F71"/>
    <w:rsid w:val="008126E4"/>
    <w:rsid w:val="00814C3F"/>
    <w:rsid w:val="0081709A"/>
    <w:rsid w:val="008172D6"/>
    <w:rsid w:val="00817397"/>
    <w:rsid w:val="00817A7D"/>
    <w:rsid w:val="00817E80"/>
    <w:rsid w:val="008202DB"/>
    <w:rsid w:val="00820CC0"/>
    <w:rsid w:val="00825B91"/>
    <w:rsid w:val="00826C60"/>
    <w:rsid w:val="008301DE"/>
    <w:rsid w:val="00831CAE"/>
    <w:rsid w:val="00833D20"/>
    <w:rsid w:val="00833EF5"/>
    <w:rsid w:val="00834253"/>
    <w:rsid w:val="008360A2"/>
    <w:rsid w:val="00836C01"/>
    <w:rsid w:val="00836F7A"/>
    <w:rsid w:val="00837C2F"/>
    <w:rsid w:val="0084112C"/>
    <w:rsid w:val="00842B69"/>
    <w:rsid w:val="00843459"/>
    <w:rsid w:val="00843938"/>
    <w:rsid w:val="00844473"/>
    <w:rsid w:val="00846BAD"/>
    <w:rsid w:val="00850267"/>
    <w:rsid w:val="00851134"/>
    <w:rsid w:val="008511AA"/>
    <w:rsid w:val="00851318"/>
    <w:rsid w:val="0085154A"/>
    <w:rsid w:val="00851BA3"/>
    <w:rsid w:val="008521A5"/>
    <w:rsid w:val="00852A7E"/>
    <w:rsid w:val="00852AAD"/>
    <w:rsid w:val="00853245"/>
    <w:rsid w:val="00853704"/>
    <w:rsid w:val="00854436"/>
    <w:rsid w:val="00856267"/>
    <w:rsid w:val="00856F7C"/>
    <w:rsid w:val="008607D9"/>
    <w:rsid w:val="00860AFD"/>
    <w:rsid w:val="00860F59"/>
    <w:rsid w:val="008613A3"/>
    <w:rsid w:val="008614A2"/>
    <w:rsid w:val="00861C5C"/>
    <w:rsid w:val="0086246F"/>
    <w:rsid w:val="00862EC7"/>
    <w:rsid w:val="00863E7C"/>
    <w:rsid w:val="00864921"/>
    <w:rsid w:val="00864BE5"/>
    <w:rsid w:val="00865020"/>
    <w:rsid w:val="00865C41"/>
    <w:rsid w:val="0086763C"/>
    <w:rsid w:val="00867B73"/>
    <w:rsid w:val="00867C03"/>
    <w:rsid w:val="008706FA"/>
    <w:rsid w:val="00870ED6"/>
    <w:rsid w:val="00871A7D"/>
    <w:rsid w:val="00871D8F"/>
    <w:rsid w:val="00872A84"/>
    <w:rsid w:val="00872BBE"/>
    <w:rsid w:val="00873025"/>
    <w:rsid w:val="00873331"/>
    <w:rsid w:val="00875CC8"/>
    <w:rsid w:val="008765DE"/>
    <w:rsid w:val="00876639"/>
    <w:rsid w:val="00877D5C"/>
    <w:rsid w:val="008806A9"/>
    <w:rsid w:val="00880CE5"/>
    <w:rsid w:val="00880FAD"/>
    <w:rsid w:val="00881BFF"/>
    <w:rsid w:val="0088354D"/>
    <w:rsid w:val="0088462D"/>
    <w:rsid w:val="00884D5E"/>
    <w:rsid w:val="008853CF"/>
    <w:rsid w:val="0088672F"/>
    <w:rsid w:val="0088735F"/>
    <w:rsid w:val="00890A43"/>
    <w:rsid w:val="00891411"/>
    <w:rsid w:val="008915C8"/>
    <w:rsid w:val="00892166"/>
    <w:rsid w:val="008942CB"/>
    <w:rsid w:val="00894A8A"/>
    <w:rsid w:val="00895114"/>
    <w:rsid w:val="008951E6"/>
    <w:rsid w:val="00895E2B"/>
    <w:rsid w:val="00897CD2"/>
    <w:rsid w:val="008A013F"/>
    <w:rsid w:val="008A0E6C"/>
    <w:rsid w:val="008A1423"/>
    <w:rsid w:val="008A144B"/>
    <w:rsid w:val="008A1BD6"/>
    <w:rsid w:val="008A20B6"/>
    <w:rsid w:val="008A3103"/>
    <w:rsid w:val="008A3556"/>
    <w:rsid w:val="008A5094"/>
    <w:rsid w:val="008A60B4"/>
    <w:rsid w:val="008A6599"/>
    <w:rsid w:val="008A6729"/>
    <w:rsid w:val="008A6798"/>
    <w:rsid w:val="008B0AFA"/>
    <w:rsid w:val="008B2791"/>
    <w:rsid w:val="008B2935"/>
    <w:rsid w:val="008B49D6"/>
    <w:rsid w:val="008B4E08"/>
    <w:rsid w:val="008B55C5"/>
    <w:rsid w:val="008B5A56"/>
    <w:rsid w:val="008B5E1B"/>
    <w:rsid w:val="008B5E93"/>
    <w:rsid w:val="008B664B"/>
    <w:rsid w:val="008B7105"/>
    <w:rsid w:val="008B7F85"/>
    <w:rsid w:val="008C0C2E"/>
    <w:rsid w:val="008C1E0E"/>
    <w:rsid w:val="008C4A3E"/>
    <w:rsid w:val="008C7D92"/>
    <w:rsid w:val="008D10B2"/>
    <w:rsid w:val="008D15CF"/>
    <w:rsid w:val="008D1903"/>
    <w:rsid w:val="008D3037"/>
    <w:rsid w:val="008D3146"/>
    <w:rsid w:val="008D45D3"/>
    <w:rsid w:val="008D45F7"/>
    <w:rsid w:val="008D49B0"/>
    <w:rsid w:val="008D63D9"/>
    <w:rsid w:val="008E0F7C"/>
    <w:rsid w:val="008E1D1D"/>
    <w:rsid w:val="008E2847"/>
    <w:rsid w:val="008E389E"/>
    <w:rsid w:val="008E4655"/>
    <w:rsid w:val="008E5667"/>
    <w:rsid w:val="008E7FFD"/>
    <w:rsid w:val="008F009A"/>
    <w:rsid w:val="008F0E44"/>
    <w:rsid w:val="008F13A1"/>
    <w:rsid w:val="008F1493"/>
    <w:rsid w:val="008F2D54"/>
    <w:rsid w:val="008F568F"/>
    <w:rsid w:val="008F7086"/>
    <w:rsid w:val="008F75F6"/>
    <w:rsid w:val="008F7BFF"/>
    <w:rsid w:val="008F7C0E"/>
    <w:rsid w:val="008F7DBE"/>
    <w:rsid w:val="008F7F75"/>
    <w:rsid w:val="00901098"/>
    <w:rsid w:val="00902B09"/>
    <w:rsid w:val="00902F2E"/>
    <w:rsid w:val="00903726"/>
    <w:rsid w:val="00903739"/>
    <w:rsid w:val="009040E6"/>
    <w:rsid w:val="00904A31"/>
    <w:rsid w:val="00906CBA"/>
    <w:rsid w:val="0090735E"/>
    <w:rsid w:val="009112B5"/>
    <w:rsid w:val="00911F5E"/>
    <w:rsid w:val="00913515"/>
    <w:rsid w:val="009137C9"/>
    <w:rsid w:val="00913F06"/>
    <w:rsid w:val="0091509A"/>
    <w:rsid w:val="0091513C"/>
    <w:rsid w:val="009163F3"/>
    <w:rsid w:val="00916A3D"/>
    <w:rsid w:val="00916D1F"/>
    <w:rsid w:val="00917D2F"/>
    <w:rsid w:val="00917E3E"/>
    <w:rsid w:val="00920D0F"/>
    <w:rsid w:val="00920E53"/>
    <w:rsid w:val="0092104D"/>
    <w:rsid w:val="00921A58"/>
    <w:rsid w:val="0092251A"/>
    <w:rsid w:val="00922843"/>
    <w:rsid w:val="009228BE"/>
    <w:rsid w:val="00922C41"/>
    <w:rsid w:val="00923169"/>
    <w:rsid w:val="00923223"/>
    <w:rsid w:val="009238DF"/>
    <w:rsid w:val="009243DB"/>
    <w:rsid w:val="00925964"/>
    <w:rsid w:val="00926D48"/>
    <w:rsid w:val="0093058E"/>
    <w:rsid w:val="00930955"/>
    <w:rsid w:val="00931BED"/>
    <w:rsid w:val="00932078"/>
    <w:rsid w:val="0093237E"/>
    <w:rsid w:val="00933BC1"/>
    <w:rsid w:val="009340F7"/>
    <w:rsid w:val="00934774"/>
    <w:rsid w:val="00934865"/>
    <w:rsid w:val="009349A3"/>
    <w:rsid w:val="009350F1"/>
    <w:rsid w:val="009350F5"/>
    <w:rsid w:val="00935CA2"/>
    <w:rsid w:val="0093662F"/>
    <w:rsid w:val="0093692F"/>
    <w:rsid w:val="00936EF5"/>
    <w:rsid w:val="00936F84"/>
    <w:rsid w:val="009404FD"/>
    <w:rsid w:val="00945333"/>
    <w:rsid w:val="00946A49"/>
    <w:rsid w:val="00946C47"/>
    <w:rsid w:val="00947EAF"/>
    <w:rsid w:val="00950951"/>
    <w:rsid w:val="009512AF"/>
    <w:rsid w:val="009524D6"/>
    <w:rsid w:val="009527BC"/>
    <w:rsid w:val="009542E2"/>
    <w:rsid w:val="009547EE"/>
    <w:rsid w:val="00955CEC"/>
    <w:rsid w:val="00955DE7"/>
    <w:rsid w:val="00956081"/>
    <w:rsid w:val="00957B3A"/>
    <w:rsid w:val="00957CD1"/>
    <w:rsid w:val="00957D3C"/>
    <w:rsid w:val="009615A3"/>
    <w:rsid w:val="009619D1"/>
    <w:rsid w:val="00963EBD"/>
    <w:rsid w:val="00964608"/>
    <w:rsid w:val="009647AD"/>
    <w:rsid w:val="009656B0"/>
    <w:rsid w:val="00965C07"/>
    <w:rsid w:val="009665E4"/>
    <w:rsid w:val="009673B3"/>
    <w:rsid w:val="00970DD3"/>
    <w:rsid w:val="0097312D"/>
    <w:rsid w:val="009739CF"/>
    <w:rsid w:val="00973B3D"/>
    <w:rsid w:val="00975E6F"/>
    <w:rsid w:val="009762F0"/>
    <w:rsid w:val="00976549"/>
    <w:rsid w:val="0098025B"/>
    <w:rsid w:val="009805FA"/>
    <w:rsid w:val="009814F8"/>
    <w:rsid w:val="009815F4"/>
    <w:rsid w:val="009841EB"/>
    <w:rsid w:val="00985D1B"/>
    <w:rsid w:val="0098789C"/>
    <w:rsid w:val="00990253"/>
    <w:rsid w:val="0099063A"/>
    <w:rsid w:val="00991747"/>
    <w:rsid w:val="00993E93"/>
    <w:rsid w:val="00993F5D"/>
    <w:rsid w:val="0099403D"/>
    <w:rsid w:val="00995A0F"/>
    <w:rsid w:val="00996160"/>
    <w:rsid w:val="00996484"/>
    <w:rsid w:val="00997983"/>
    <w:rsid w:val="009A0D2C"/>
    <w:rsid w:val="009A228C"/>
    <w:rsid w:val="009A2972"/>
    <w:rsid w:val="009A2A8E"/>
    <w:rsid w:val="009A30D7"/>
    <w:rsid w:val="009A352A"/>
    <w:rsid w:val="009A3739"/>
    <w:rsid w:val="009A3826"/>
    <w:rsid w:val="009A3909"/>
    <w:rsid w:val="009A3A44"/>
    <w:rsid w:val="009A3AEB"/>
    <w:rsid w:val="009A5166"/>
    <w:rsid w:val="009A52E4"/>
    <w:rsid w:val="009A59FB"/>
    <w:rsid w:val="009A6435"/>
    <w:rsid w:val="009B0945"/>
    <w:rsid w:val="009B219E"/>
    <w:rsid w:val="009B2547"/>
    <w:rsid w:val="009B2AAA"/>
    <w:rsid w:val="009B3F3D"/>
    <w:rsid w:val="009B401D"/>
    <w:rsid w:val="009B46F1"/>
    <w:rsid w:val="009B4B36"/>
    <w:rsid w:val="009B6C17"/>
    <w:rsid w:val="009B74D6"/>
    <w:rsid w:val="009B7C8F"/>
    <w:rsid w:val="009C0DC0"/>
    <w:rsid w:val="009C2600"/>
    <w:rsid w:val="009C311D"/>
    <w:rsid w:val="009C3951"/>
    <w:rsid w:val="009C42B9"/>
    <w:rsid w:val="009C5C49"/>
    <w:rsid w:val="009C79B2"/>
    <w:rsid w:val="009D045C"/>
    <w:rsid w:val="009D051C"/>
    <w:rsid w:val="009D096E"/>
    <w:rsid w:val="009D4883"/>
    <w:rsid w:val="009D4932"/>
    <w:rsid w:val="009D5528"/>
    <w:rsid w:val="009D591C"/>
    <w:rsid w:val="009D5926"/>
    <w:rsid w:val="009D60E2"/>
    <w:rsid w:val="009D7759"/>
    <w:rsid w:val="009D7869"/>
    <w:rsid w:val="009E08FE"/>
    <w:rsid w:val="009E0ADA"/>
    <w:rsid w:val="009E1779"/>
    <w:rsid w:val="009E24D0"/>
    <w:rsid w:val="009E263B"/>
    <w:rsid w:val="009E4685"/>
    <w:rsid w:val="009E46BB"/>
    <w:rsid w:val="009E6A6A"/>
    <w:rsid w:val="009E7D0F"/>
    <w:rsid w:val="009F0129"/>
    <w:rsid w:val="009F0526"/>
    <w:rsid w:val="009F1815"/>
    <w:rsid w:val="009F2E43"/>
    <w:rsid w:val="009F3163"/>
    <w:rsid w:val="009F38D0"/>
    <w:rsid w:val="009F4429"/>
    <w:rsid w:val="009F5061"/>
    <w:rsid w:val="009F5C08"/>
    <w:rsid w:val="009F675B"/>
    <w:rsid w:val="009F6DDC"/>
    <w:rsid w:val="009F7CE1"/>
    <w:rsid w:val="00A00029"/>
    <w:rsid w:val="00A00F3F"/>
    <w:rsid w:val="00A01C48"/>
    <w:rsid w:val="00A027B7"/>
    <w:rsid w:val="00A02D83"/>
    <w:rsid w:val="00A04F54"/>
    <w:rsid w:val="00A054AF"/>
    <w:rsid w:val="00A05C53"/>
    <w:rsid w:val="00A06EB2"/>
    <w:rsid w:val="00A11576"/>
    <w:rsid w:val="00A119D8"/>
    <w:rsid w:val="00A11C7B"/>
    <w:rsid w:val="00A12B85"/>
    <w:rsid w:val="00A13AE1"/>
    <w:rsid w:val="00A14DDE"/>
    <w:rsid w:val="00A2000C"/>
    <w:rsid w:val="00A217B9"/>
    <w:rsid w:val="00A21F3F"/>
    <w:rsid w:val="00A23AA1"/>
    <w:rsid w:val="00A23BDD"/>
    <w:rsid w:val="00A241E0"/>
    <w:rsid w:val="00A25863"/>
    <w:rsid w:val="00A25925"/>
    <w:rsid w:val="00A30462"/>
    <w:rsid w:val="00A307E3"/>
    <w:rsid w:val="00A31013"/>
    <w:rsid w:val="00A311CE"/>
    <w:rsid w:val="00A31258"/>
    <w:rsid w:val="00A312E6"/>
    <w:rsid w:val="00A34993"/>
    <w:rsid w:val="00A35030"/>
    <w:rsid w:val="00A3568F"/>
    <w:rsid w:val="00A365D0"/>
    <w:rsid w:val="00A40107"/>
    <w:rsid w:val="00A405C2"/>
    <w:rsid w:val="00A4065E"/>
    <w:rsid w:val="00A41EA0"/>
    <w:rsid w:val="00A42582"/>
    <w:rsid w:val="00A427FB"/>
    <w:rsid w:val="00A42D91"/>
    <w:rsid w:val="00A42E91"/>
    <w:rsid w:val="00A44DD7"/>
    <w:rsid w:val="00A46379"/>
    <w:rsid w:val="00A46F5D"/>
    <w:rsid w:val="00A47F82"/>
    <w:rsid w:val="00A5005A"/>
    <w:rsid w:val="00A510BD"/>
    <w:rsid w:val="00A51CCC"/>
    <w:rsid w:val="00A51DF3"/>
    <w:rsid w:val="00A52757"/>
    <w:rsid w:val="00A53040"/>
    <w:rsid w:val="00A532F8"/>
    <w:rsid w:val="00A546E1"/>
    <w:rsid w:val="00A54CE7"/>
    <w:rsid w:val="00A5527F"/>
    <w:rsid w:val="00A564AB"/>
    <w:rsid w:val="00A56FF9"/>
    <w:rsid w:val="00A5733E"/>
    <w:rsid w:val="00A60064"/>
    <w:rsid w:val="00A60A1D"/>
    <w:rsid w:val="00A6128C"/>
    <w:rsid w:val="00A614F2"/>
    <w:rsid w:val="00A62AC3"/>
    <w:rsid w:val="00A62E35"/>
    <w:rsid w:val="00A637E3"/>
    <w:rsid w:val="00A63CFF"/>
    <w:rsid w:val="00A64DAF"/>
    <w:rsid w:val="00A65DF3"/>
    <w:rsid w:val="00A66075"/>
    <w:rsid w:val="00A66FB2"/>
    <w:rsid w:val="00A721FF"/>
    <w:rsid w:val="00A72CF7"/>
    <w:rsid w:val="00A74676"/>
    <w:rsid w:val="00A7495D"/>
    <w:rsid w:val="00A75AA6"/>
    <w:rsid w:val="00A76438"/>
    <w:rsid w:val="00A76447"/>
    <w:rsid w:val="00A76B65"/>
    <w:rsid w:val="00A77B6A"/>
    <w:rsid w:val="00A80671"/>
    <w:rsid w:val="00A81458"/>
    <w:rsid w:val="00A8155B"/>
    <w:rsid w:val="00A818B3"/>
    <w:rsid w:val="00A81A39"/>
    <w:rsid w:val="00A83763"/>
    <w:rsid w:val="00A83994"/>
    <w:rsid w:val="00A84B38"/>
    <w:rsid w:val="00A85C58"/>
    <w:rsid w:val="00A8669F"/>
    <w:rsid w:val="00A86EE1"/>
    <w:rsid w:val="00A913D8"/>
    <w:rsid w:val="00A92564"/>
    <w:rsid w:val="00A939A4"/>
    <w:rsid w:val="00A94000"/>
    <w:rsid w:val="00A948B7"/>
    <w:rsid w:val="00A94F42"/>
    <w:rsid w:val="00A950F8"/>
    <w:rsid w:val="00A95D31"/>
    <w:rsid w:val="00A95D34"/>
    <w:rsid w:val="00A95EB9"/>
    <w:rsid w:val="00A9672F"/>
    <w:rsid w:val="00A9697F"/>
    <w:rsid w:val="00A96BF0"/>
    <w:rsid w:val="00A97CF9"/>
    <w:rsid w:val="00AA1F4B"/>
    <w:rsid w:val="00AA2B01"/>
    <w:rsid w:val="00AA34C7"/>
    <w:rsid w:val="00AA553D"/>
    <w:rsid w:val="00AA5941"/>
    <w:rsid w:val="00AA5ACF"/>
    <w:rsid w:val="00AB1BD6"/>
    <w:rsid w:val="00AB25DB"/>
    <w:rsid w:val="00AB3AE7"/>
    <w:rsid w:val="00AB483E"/>
    <w:rsid w:val="00AB628F"/>
    <w:rsid w:val="00AB789C"/>
    <w:rsid w:val="00AC0E1C"/>
    <w:rsid w:val="00AC19EE"/>
    <w:rsid w:val="00AC2132"/>
    <w:rsid w:val="00AC2CC7"/>
    <w:rsid w:val="00AC4FD4"/>
    <w:rsid w:val="00AC5459"/>
    <w:rsid w:val="00AC7567"/>
    <w:rsid w:val="00AD00E8"/>
    <w:rsid w:val="00AD0418"/>
    <w:rsid w:val="00AD336D"/>
    <w:rsid w:val="00AD669E"/>
    <w:rsid w:val="00AD73FA"/>
    <w:rsid w:val="00AD7AA1"/>
    <w:rsid w:val="00AD7DBB"/>
    <w:rsid w:val="00AE105A"/>
    <w:rsid w:val="00AE13D9"/>
    <w:rsid w:val="00AE1613"/>
    <w:rsid w:val="00AE1F45"/>
    <w:rsid w:val="00AE237B"/>
    <w:rsid w:val="00AE2D92"/>
    <w:rsid w:val="00AE2E8F"/>
    <w:rsid w:val="00AE4094"/>
    <w:rsid w:val="00AE534F"/>
    <w:rsid w:val="00AE5894"/>
    <w:rsid w:val="00AE632C"/>
    <w:rsid w:val="00AE74C3"/>
    <w:rsid w:val="00AF0EBE"/>
    <w:rsid w:val="00AF10B9"/>
    <w:rsid w:val="00AF248B"/>
    <w:rsid w:val="00AF3BE3"/>
    <w:rsid w:val="00AF3CD4"/>
    <w:rsid w:val="00AF3E98"/>
    <w:rsid w:val="00AF3FA3"/>
    <w:rsid w:val="00AF4593"/>
    <w:rsid w:val="00AF4A3D"/>
    <w:rsid w:val="00AF5BE5"/>
    <w:rsid w:val="00AF71B5"/>
    <w:rsid w:val="00AF7E21"/>
    <w:rsid w:val="00AF7EB3"/>
    <w:rsid w:val="00B0002F"/>
    <w:rsid w:val="00B01CDD"/>
    <w:rsid w:val="00B02084"/>
    <w:rsid w:val="00B02F54"/>
    <w:rsid w:val="00B11BAD"/>
    <w:rsid w:val="00B124FD"/>
    <w:rsid w:val="00B1388B"/>
    <w:rsid w:val="00B146E2"/>
    <w:rsid w:val="00B14EA0"/>
    <w:rsid w:val="00B15CEF"/>
    <w:rsid w:val="00B173C4"/>
    <w:rsid w:val="00B20117"/>
    <w:rsid w:val="00B205F1"/>
    <w:rsid w:val="00B21613"/>
    <w:rsid w:val="00B22BD0"/>
    <w:rsid w:val="00B231C1"/>
    <w:rsid w:val="00B24771"/>
    <w:rsid w:val="00B256C4"/>
    <w:rsid w:val="00B2586F"/>
    <w:rsid w:val="00B259FD"/>
    <w:rsid w:val="00B268FE"/>
    <w:rsid w:val="00B30966"/>
    <w:rsid w:val="00B30A76"/>
    <w:rsid w:val="00B311A2"/>
    <w:rsid w:val="00B312DE"/>
    <w:rsid w:val="00B317CE"/>
    <w:rsid w:val="00B33303"/>
    <w:rsid w:val="00B33E78"/>
    <w:rsid w:val="00B354CE"/>
    <w:rsid w:val="00B354F3"/>
    <w:rsid w:val="00B3626D"/>
    <w:rsid w:val="00B37C98"/>
    <w:rsid w:val="00B40A5E"/>
    <w:rsid w:val="00B43731"/>
    <w:rsid w:val="00B43CAA"/>
    <w:rsid w:val="00B44621"/>
    <w:rsid w:val="00B456AE"/>
    <w:rsid w:val="00B45F78"/>
    <w:rsid w:val="00B45FA9"/>
    <w:rsid w:val="00B465D4"/>
    <w:rsid w:val="00B46B5D"/>
    <w:rsid w:val="00B4712B"/>
    <w:rsid w:val="00B475E8"/>
    <w:rsid w:val="00B47C56"/>
    <w:rsid w:val="00B519F2"/>
    <w:rsid w:val="00B5258E"/>
    <w:rsid w:val="00B52DB0"/>
    <w:rsid w:val="00B54351"/>
    <w:rsid w:val="00B55DB1"/>
    <w:rsid w:val="00B56A2E"/>
    <w:rsid w:val="00B570B5"/>
    <w:rsid w:val="00B6006F"/>
    <w:rsid w:val="00B6053C"/>
    <w:rsid w:val="00B60C18"/>
    <w:rsid w:val="00B60D5B"/>
    <w:rsid w:val="00B61097"/>
    <w:rsid w:val="00B6326C"/>
    <w:rsid w:val="00B65D58"/>
    <w:rsid w:val="00B66DA7"/>
    <w:rsid w:val="00B670A6"/>
    <w:rsid w:val="00B67D1F"/>
    <w:rsid w:val="00B67E7F"/>
    <w:rsid w:val="00B73917"/>
    <w:rsid w:val="00B73C07"/>
    <w:rsid w:val="00B73D01"/>
    <w:rsid w:val="00B742A1"/>
    <w:rsid w:val="00B746D6"/>
    <w:rsid w:val="00B756C9"/>
    <w:rsid w:val="00B75DCA"/>
    <w:rsid w:val="00B76DF5"/>
    <w:rsid w:val="00B777B5"/>
    <w:rsid w:val="00B80862"/>
    <w:rsid w:val="00B81FDE"/>
    <w:rsid w:val="00B821BC"/>
    <w:rsid w:val="00B82F65"/>
    <w:rsid w:val="00B82FEA"/>
    <w:rsid w:val="00B830DF"/>
    <w:rsid w:val="00B848DD"/>
    <w:rsid w:val="00B84C9B"/>
    <w:rsid w:val="00B85046"/>
    <w:rsid w:val="00B85446"/>
    <w:rsid w:val="00B86354"/>
    <w:rsid w:val="00B869B6"/>
    <w:rsid w:val="00B86CB6"/>
    <w:rsid w:val="00B86CED"/>
    <w:rsid w:val="00B87594"/>
    <w:rsid w:val="00B90D87"/>
    <w:rsid w:val="00B91770"/>
    <w:rsid w:val="00B9224E"/>
    <w:rsid w:val="00B92B23"/>
    <w:rsid w:val="00B93E6C"/>
    <w:rsid w:val="00B949DE"/>
    <w:rsid w:val="00B94D0F"/>
    <w:rsid w:val="00B95700"/>
    <w:rsid w:val="00B95859"/>
    <w:rsid w:val="00B960EB"/>
    <w:rsid w:val="00BA0619"/>
    <w:rsid w:val="00BA0C5C"/>
    <w:rsid w:val="00BA6940"/>
    <w:rsid w:val="00BA6E8B"/>
    <w:rsid w:val="00BA713C"/>
    <w:rsid w:val="00BA785E"/>
    <w:rsid w:val="00BB03EC"/>
    <w:rsid w:val="00BB0947"/>
    <w:rsid w:val="00BB0C33"/>
    <w:rsid w:val="00BB0FD0"/>
    <w:rsid w:val="00BB126D"/>
    <w:rsid w:val="00BB1525"/>
    <w:rsid w:val="00BB20DA"/>
    <w:rsid w:val="00BB3551"/>
    <w:rsid w:val="00BB3630"/>
    <w:rsid w:val="00BB3BD7"/>
    <w:rsid w:val="00BB4060"/>
    <w:rsid w:val="00BB4E6E"/>
    <w:rsid w:val="00BB560E"/>
    <w:rsid w:val="00BB5F66"/>
    <w:rsid w:val="00BB6101"/>
    <w:rsid w:val="00BB638A"/>
    <w:rsid w:val="00BB6A64"/>
    <w:rsid w:val="00BB6F71"/>
    <w:rsid w:val="00BB7BDF"/>
    <w:rsid w:val="00BC1980"/>
    <w:rsid w:val="00BC2317"/>
    <w:rsid w:val="00BC2C0F"/>
    <w:rsid w:val="00BC3EEB"/>
    <w:rsid w:val="00BC51F6"/>
    <w:rsid w:val="00BC5206"/>
    <w:rsid w:val="00BC5C78"/>
    <w:rsid w:val="00BC6DA1"/>
    <w:rsid w:val="00BC7084"/>
    <w:rsid w:val="00BC7758"/>
    <w:rsid w:val="00BC77D1"/>
    <w:rsid w:val="00BC7C30"/>
    <w:rsid w:val="00BD0853"/>
    <w:rsid w:val="00BD26B1"/>
    <w:rsid w:val="00BD2DAD"/>
    <w:rsid w:val="00BD6163"/>
    <w:rsid w:val="00BE024F"/>
    <w:rsid w:val="00BE0516"/>
    <w:rsid w:val="00BE1641"/>
    <w:rsid w:val="00BE1714"/>
    <w:rsid w:val="00BE2FF1"/>
    <w:rsid w:val="00BE5C45"/>
    <w:rsid w:val="00BE68E3"/>
    <w:rsid w:val="00BE74C2"/>
    <w:rsid w:val="00BE768F"/>
    <w:rsid w:val="00BF0D73"/>
    <w:rsid w:val="00BF1B9C"/>
    <w:rsid w:val="00BF2DFE"/>
    <w:rsid w:val="00BF2F17"/>
    <w:rsid w:val="00BF3EB4"/>
    <w:rsid w:val="00BF452F"/>
    <w:rsid w:val="00BF4884"/>
    <w:rsid w:val="00BF4D0A"/>
    <w:rsid w:val="00BF536B"/>
    <w:rsid w:val="00BF53ED"/>
    <w:rsid w:val="00BF556A"/>
    <w:rsid w:val="00BF569C"/>
    <w:rsid w:val="00BF6207"/>
    <w:rsid w:val="00BF6217"/>
    <w:rsid w:val="00BF643D"/>
    <w:rsid w:val="00BF6F5C"/>
    <w:rsid w:val="00BF715F"/>
    <w:rsid w:val="00BF784A"/>
    <w:rsid w:val="00C00594"/>
    <w:rsid w:val="00C0092F"/>
    <w:rsid w:val="00C0112A"/>
    <w:rsid w:val="00C0241C"/>
    <w:rsid w:val="00C0404E"/>
    <w:rsid w:val="00C04D57"/>
    <w:rsid w:val="00C04D6D"/>
    <w:rsid w:val="00C06BF5"/>
    <w:rsid w:val="00C06FC7"/>
    <w:rsid w:val="00C07117"/>
    <w:rsid w:val="00C13466"/>
    <w:rsid w:val="00C137AA"/>
    <w:rsid w:val="00C146A1"/>
    <w:rsid w:val="00C159C1"/>
    <w:rsid w:val="00C16606"/>
    <w:rsid w:val="00C168E5"/>
    <w:rsid w:val="00C20C2B"/>
    <w:rsid w:val="00C20E23"/>
    <w:rsid w:val="00C230D4"/>
    <w:rsid w:val="00C23366"/>
    <w:rsid w:val="00C26165"/>
    <w:rsid w:val="00C26187"/>
    <w:rsid w:val="00C26582"/>
    <w:rsid w:val="00C26F28"/>
    <w:rsid w:val="00C30327"/>
    <w:rsid w:val="00C30AF4"/>
    <w:rsid w:val="00C30E48"/>
    <w:rsid w:val="00C31181"/>
    <w:rsid w:val="00C40D0C"/>
    <w:rsid w:val="00C40ECF"/>
    <w:rsid w:val="00C4154D"/>
    <w:rsid w:val="00C42017"/>
    <w:rsid w:val="00C4317D"/>
    <w:rsid w:val="00C43865"/>
    <w:rsid w:val="00C43B00"/>
    <w:rsid w:val="00C43B36"/>
    <w:rsid w:val="00C46044"/>
    <w:rsid w:val="00C467E2"/>
    <w:rsid w:val="00C46EAE"/>
    <w:rsid w:val="00C50CDD"/>
    <w:rsid w:val="00C530D5"/>
    <w:rsid w:val="00C54408"/>
    <w:rsid w:val="00C552D9"/>
    <w:rsid w:val="00C567F2"/>
    <w:rsid w:val="00C56E1A"/>
    <w:rsid w:val="00C57D49"/>
    <w:rsid w:val="00C60A72"/>
    <w:rsid w:val="00C61342"/>
    <w:rsid w:val="00C61F95"/>
    <w:rsid w:val="00C62262"/>
    <w:rsid w:val="00C62480"/>
    <w:rsid w:val="00C6361C"/>
    <w:rsid w:val="00C63AE8"/>
    <w:rsid w:val="00C63E37"/>
    <w:rsid w:val="00C63F5B"/>
    <w:rsid w:val="00C63FB8"/>
    <w:rsid w:val="00C6471A"/>
    <w:rsid w:val="00C651AA"/>
    <w:rsid w:val="00C65505"/>
    <w:rsid w:val="00C6588C"/>
    <w:rsid w:val="00C65DE9"/>
    <w:rsid w:val="00C660D7"/>
    <w:rsid w:val="00C66689"/>
    <w:rsid w:val="00C71584"/>
    <w:rsid w:val="00C74B60"/>
    <w:rsid w:val="00C75AF2"/>
    <w:rsid w:val="00C75B58"/>
    <w:rsid w:val="00C7609E"/>
    <w:rsid w:val="00C76389"/>
    <w:rsid w:val="00C764A6"/>
    <w:rsid w:val="00C772EA"/>
    <w:rsid w:val="00C816E4"/>
    <w:rsid w:val="00C830F7"/>
    <w:rsid w:val="00C832C4"/>
    <w:rsid w:val="00C8642B"/>
    <w:rsid w:val="00C86AAC"/>
    <w:rsid w:val="00C903FD"/>
    <w:rsid w:val="00C90C30"/>
    <w:rsid w:val="00C91137"/>
    <w:rsid w:val="00C91495"/>
    <w:rsid w:val="00C9440D"/>
    <w:rsid w:val="00C944C6"/>
    <w:rsid w:val="00C95C0A"/>
    <w:rsid w:val="00C964C2"/>
    <w:rsid w:val="00C967FB"/>
    <w:rsid w:val="00C97911"/>
    <w:rsid w:val="00C97BE9"/>
    <w:rsid w:val="00CA11EA"/>
    <w:rsid w:val="00CA1DCA"/>
    <w:rsid w:val="00CA2172"/>
    <w:rsid w:val="00CA24FE"/>
    <w:rsid w:val="00CA33C7"/>
    <w:rsid w:val="00CA3D09"/>
    <w:rsid w:val="00CA5314"/>
    <w:rsid w:val="00CA5A70"/>
    <w:rsid w:val="00CA6D8D"/>
    <w:rsid w:val="00CB0865"/>
    <w:rsid w:val="00CB0BA7"/>
    <w:rsid w:val="00CB14A9"/>
    <w:rsid w:val="00CB1AB7"/>
    <w:rsid w:val="00CB2AC3"/>
    <w:rsid w:val="00CB2FCB"/>
    <w:rsid w:val="00CB3C77"/>
    <w:rsid w:val="00CB41AC"/>
    <w:rsid w:val="00CB4915"/>
    <w:rsid w:val="00CB5591"/>
    <w:rsid w:val="00CB5961"/>
    <w:rsid w:val="00CB67CB"/>
    <w:rsid w:val="00CB67F5"/>
    <w:rsid w:val="00CB7ACA"/>
    <w:rsid w:val="00CC3129"/>
    <w:rsid w:val="00CC31EF"/>
    <w:rsid w:val="00CC3363"/>
    <w:rsid w:val="00CC339D"/>
    <w:rsid w:val="00CC54D9"/>
    <w:rsid w:val="00CD2A89"/>
    <w:rsid w:val="00CD2E89"/>
    <w:rsid w:val="00CD307F"/>
    <w:rsid w:val="00CD75AE"/>
    <w:rsid w:val="00CD7797"/>
    <w:rsid w:val="00CE0337"/>
    <w:rsid w:val="00CE0C1E"/>
    <w:rsid w:val="00CE2748"/>
    <w:rsid w:val="00CE5857"/>
    <w:rsid w:val="00CE6815"/>
    <w:rsid w:val="00CE6E85"/>
    <w:rsid w:val="00CE7FFC"/>
    <w:rsid w:val="00CF0502"/>
    <w:rsid w:val="00CF0BA1"/>
    <w:rsid w:val="00CF133F"/>
    <w:rsid w:val="00CF1E4B"/>
    <w:rsid w:val="00CF28F2"/>
    <w:rsid w:val="00CF4AA0"/>
    <w:rsid w:val="00CF62FF"/>
    <w:rsid w:val="00CF764B"/>
    <w:rsid w:val="00CF7C5E"/>
    <w:rsid w:val="00D01BF5"/>
    <w:rsid w:val="00D0378C"/>
    <w:rsid w:val="00D03BCD"/>
    <w:rsid w:val="00D076CB"/>
    <w:rsid w:val="00D07AED"/>
    <w:rsid w:val="00D104D6"/>
    <w:rsid w:val="00D10E21"/>
    <w:rsid w:val="00D11BF4"/>
    <w:rsid w:val="00D11FA2"/>
    <w:rsid w:val="00D12BAB"/>
    <w:rsid w:val="00D14D1B"/>
    <w:rsid w:val="00D1527F"/>
    <w:rsid w:val="00D15A13"/>
    <w:rsid w:val="00D16130"/>
    <w:rsid w:val="00D16402"/>
    <w:rsid w:val="00D165D9"/>
    <w:rsid w:val="00D166F0"/>
    <w:rsid w:val="00D172A4"/>
    <w:rsid w:val="00D2273D"/>
    <w:rsid w:val="00D22DC6"/>
    <w:rsid w:val="00D257F1"/>
    <w:rsid w:val="00D259DF"/>
    <w:rsid w:val="00D27086"/>
    <w:rsid w:val="00D27107"/>
    <w:rsid w:val="00D27489"/>
    <w:rsid w:val="00D32509"/>
    <w:rsid w:val="00D32B05"/>
    <w:rsid w:val="00D32D70"/>
    <w:rsid w:val="00D351C6"/>
    <w:rsid w:val="00D362D1"/>
    <w:rsid w:val="00D410DC"/>
    <w:rsid w:val="00D43045"/>
    <w:rsid w:val="00D431F7"/>
    <w:rsid w:val="00D436E7"/>
    <w:rsid w:val="00D43F3E"/>
    <w:rsid w:val="00D44158"/>
    <w:rsid w:val="00D44835"/>
    <w:rsid w:val="00D4500D"/>
    <w:rsid w:val="00D452D1"/>
    <w:rsid w:val="00D45D7A"/>
    <w:rsid w:val="00D46377"/>
    <w:rsid w:val="00D47621"/>
    <w:rsid w:val="00D50493"/>
    <w:rsid w:val="00D50DAA"/>
    <w:rsid w:val="00D53197"/>
    <w:rsid w:val="00D54182"/>
    <w:rsid w:val="00D54FE0"/>
    <w:rsid w:val="00D5544A"/>
    <w:rsid w:val="00D57515"/>
    <w:rsid w:val="00D60860"/>
    <w:rsid w:val="00D60C49"/>
    <w:rsid w:val="00D6186B"/>
    <w:rsid w:val="00D62672"/>
    <w:rsid w:val="00D62F5D"/>
    <w:rsid w:val="00D651D5"/>
    <w:rsid w:val="00D652C3"/>
    <w:rsid w:val="00D66413"/>
    <w:rsid w:val="00D66885"/>
    <w:rsid w:val="00D673A1"/>
    <w:rsid w:val="00D7031B"/>
    <w:rsid w:val="00D708C1"/>
    <w:rsid w:val="00D71215"/>
    <w:rsid w:val="00D712F5"/>
    <w:rsid w:val="00D722CC"/>
    <w:rsid w:val="00D72BF5"/>
    <w:rsid w:val="00D733E1"/>
    <w:rsid w:val="00D73A6E"/>
    <w:rsid w:val="00D75D9D"/>
    <w:rsid w:val="00D75F78"/>
    <w:rsid w:val="00D7655F"/>
    <w:rsid w:val="00D76C89"/>
    <w:rsid w:val="00D8064E"/>
    <w:rsid w:val="00D808C4"/>
    <w:rsid w:val="00D824DD"/>
    <w:rsid w:val="00D8482B"/>
    <w:rsid w:val="00D85D20"/>
    <w:rsid w:val="00D86008"/>
    <w:rsid w:val="00D86304"/>
    <w:rsid w:val="00D875F4"/>
    <w:rsid w:val="00D87F20"/>
    <w:rsid w:val="00D90806"/>
    <w:rsid w:val="00D91839"/>
    <w:rsid w:val="00D91FB8"/>
    <w:rsid w:val="00D9202B"/>
    <w:rsid w:val="00D92446"/>
    <w:rsid w:val="00D92A08"/>
    <w:rsid w:val="00D92C53"/>
    <w:rsid w:val="00D92F9F"/>
    <w:rsid w:val="00D93002"/>
    <w:rsid w:val="00D93744"/>
    <w:rsid w:val="00D9404E"/>
    <w:rsid w:val="00D9411C"/>
    <w:rsid w:val="00D95BDE"/>
    <w:rsid w:val="00D962A4"/>
    <w:rsid w:val="00D9696F"/>
    <w:rsid w:val="00D96FE2"/>
    <w:rsid w:val="00D97353"/>
    <w:rsid w:val="00DA0FEE"/>
    <w:rsid w:val="00DA3ADA"/>
    <w:rsid w:val="00DA3F58"/>
    <w:rsid w:val="00DA5071"/>
    <w:rsid w:val="00DA5620"/>
    <w:rsid w:val="00DA7153"/>
    <w:rsid w:val="00DB0224"/>
    <w:rsid w:val="00DB0719"/>
    <w:rsid w:val="00DB18C8"/>
    <w:rsid w:val="00DB2329"/>
    <w:rsid w:val="00DB2830"/>
    <w:rsid w:val="00DB3EAB"/>
    <w:rsid w:val="00DB410D"/>
    <w:rsid w:val="00DB479E"/>
    <w:rsid w:val="00DB4865"/>
    <w:rsid w:val="00DB4B7F"/>
    <w:rsid w:val="00DB5421"/>
    <w:rsid w:val="00DB6396"/>
    <w:rsid w:val="00DB6A33"/>
    <w:rsid w:val="00DC04E0"/>
    <w:rsid w:val="00DC1DE0"/>
    <w:rsid w:val="00DC3C28"/>
    <w:rsid w:val="00DC40A1"/>
    <w:rsid w:val="00DC503C"/>
    <w:rsid w:val="00DC5A4F"/>
    <w:rsid w:val="00DC759E"/>
    <w:rsid w:val="00DC7DCD"/>
    <w:rsid w:val="00DC7E71"/>
    <w:rsid w:val="00DD1475"/>
    <w:rsid w:val="00DD305A"/>
    <w:rsid w:val="00DD4C39"/>
    <w:rsid w:val="00DD6014"/>
    <w:rsid w:val="00DD6630"/>
    <w:rsid w:val="00DD7FE0"/>
    <w:rsid w:val="00DE09BA"/>
    <w:rsid w:val="00DE103B"/>
    <w:rsid w:val="00DE1C88"/>
    <w:rsid w:val="00DE21EA"/>
    <w:rsid w:val="00DE2500"/>
    <w:rsid w:val="00DE4A29"/>
    <w:rsid w:val="00DE5470"/>
    <w:rsid w:val="00DE5804"/>
    <w:rsid w:val="00DE5996"/>
    <w:rsid w:val="00DE6374"/>
    <w:rsid w:val="00DE6EAB"/>
    <w:rsid w:val="00DF2036"/>
    <w:rsid w:val="00DF222D"/>
    <w:rsid w:val="00DF237F"/>
    <w:rsid w:val="00DF27AC"/>
    <w:rsid w:val="00DF3239"/>
    <w:rsid w:val="00DF6DAD"/>
    <w:rsid w:val="00DF7098"/>
    <w:rsid w:val="00DF7BA9"/>
    <w:rsid w:val="00DF7D30"/>
    <w:rsid w:val="00E0055A"/>
    <w:rsid w:val="00E006C6"/>
    <w:rsid w:val="00E00CE4"/>
    <w:rsid w:val="00E0122E"/>
    <w:rsid w:val="00E0260F"/>
    <w:rsid w:val="00E02836"/>
    <w:rsid w:val="00E03F1A"/>
    <w:rsid w:val="00E04A8E"/>
    <w:rsid w:val="00E05203"/>
    <w:rsid w:val="00E0568C"/>
    <w:rsid w:val="00E05D82"/>
    <w:rsid w:val="00E06823"/>
    <w:rsid w:val="00E06842"/>
    <w:rsid w:val="00E068D4"/>
    <w:rsid w:val="00E069B6"/>
    <w:rsid w:val="00E06A74"/>
    <w:rsid w:val="00E10E07"/>
    <w:rsid w:val="00E13B65"/>
    <w:rsid w:val="00E13CC1"/>
    <w:rsid w:val="00E14249"/>
    <w:rsid w:val="00E220BA"/>
    <w:rsid w:val="00E233C9"/>
    <w:rsid w:val="00E23FF1"/>
    <w:rsid w:val="00E24272"/>
    <w:rsid w:val="00E242CC"/>
    <w:rsid w:val="00E250B8"/>
    <w:rsid w:val="00E263D5"/>
    <w:rsid w:val="00E30741"/>
    <w:rsid w:val="00E3236A"/>
    <w:rsid w:val="00E324FF"/>
    <w:rsid w:val="00E328CA"/>
    <w:rsid w:val="00E33228"/>
    <w:rsid w:val="00E33CFE"/>
    <w:rsid w:val="00E34277"/>
    <w:rsid w:val="00E3481A"/>
    <w:rsid w:val="00E3537C"/>
    <w:rsid w:val="00E366E0"/>
    <w:rsid w:val="00E368A8"/>
    <w:rsid w:val="00E374A2"/>
    <w:rsid w:val="00E404C3"/>
    <w:rsid w:val="00E40F73"/>
    <w:rsid w:val="00E41B75"/>
    <w:rsid w:val="00E42377"/>
    <w:rsid w:val="00E42480"/>
    <w:rsid w:val="00E42D09"/>
    <w:rsid w:val="00E435DF"/>
    <w:rsid w:val="00E447EF"/>
    <w:rsid w:val="00E44E04"/>
    <w:rsid w:val="00E450C1"/>
    <w:rsid w:val="00E50E7F"/>
    <w:rsid w:val="00E518E1"/>
    <w:rsid w:val="00E56E5F"/>
    <w:rsid w:val="00E60313"/>
    <w:rsid w:val="00E6116C"/>
    <w:rsid w:val="00E6381E"/>
    <w:rsid w:val="00E63A30"/>
    <w:rsid w:val="00E63BBD"/>
    <w:rsid w:val="00E64FCE"/>
    <w:rsid w:val="00E65575"/>
    <w:rsid w:val="00E66D02"/>
    <w:rsid w:val="00E71312"/>
    <w:rsid w:val="00E7221B"/>
    <w:rsid w:val="00E725EF"/>
    <w:rsid w:val="00E72777"/>
    <w:rsid w:val="00E727AB"/>
    <w:rsid w:val="00E73369"/>
    <w:rsid w:val="00E74692"/>
    <w:rsid w:val="00E74740"/>
    <w:rsid w:val="00E74AFE"/>
    <w:rsid w:val="00E752BD"/>
    <w:rsid w:val="00E7767B"/>
    <w:rsid w:val="00E77831"/>
    <w:rsid w:val="00E811BC"/>
    <w:rsid w:val="00E8152B"/>
    <w:rsid w:val="00E81E54"/>
    <w:rsid w:val="00E81FFB"/>
    <w:rsid w:val="00E82C71"/>
    <w:rsid w:val="00E83581"/>
    <w:rsid w:val="00E8366B"/>
    <w:rsid w:val="00E83F3D"/>
    <w:rsid w:val="00E8411C"/>
    <w:rsid w:val="00E842F1"/>
    <w:rsid w:val="00E84A0A"/>
    <w:rsid w:val="00E8507E"/>
    <w:rsid w:val="00E859E9"/>
    <w:rsid w:val="00E868B2"/>
    <w:rsid w:val="00E871A1"/>
    <w:rsid w:val="00E90109"/>
    <w:rsid w:val="00E90B34"/>
    <w:rsid w:val="00E90C76"/>
    <w:rsid w:val="00E91813"/>
    <w:rsid w:val="00E92907"/>
    <w:rsid w:val="00E92F5A"/>
    <w:rsid w:val="00E9372D"/>
    <w:rsid w:val="00E945A3"/>
    <w:rsid w:val="00E9523D"/>
    <w:rsid w:val="00E95BB3"/>
    <w:rsid w:val="00EA01B7"/>
    <w:rsid w:val="00EA1574"/>
    <w:rsid w:val="00EA2C1A"/>
    <w:rsid w:val="00EA3C49"/>
    <w:rsid w:val="00EA5CC6"/>
    <w:rsid w:val="00EB0F56"/>
    <w:rsid w:val="00EB1D22"/>
    <w:rsid w:val="00EB26FD"/>
    <w:rsid w:val="00EB4037"/>
    <w:rsid w:val="00EB5330"/>
    <w:rsid w:val="00EB7CA1"/>
    <w:rsid w:val="00EC0C74"/>
    <w:rsid w:val="00EC0D86"/>
    <w:rsid w:val="00EC0D8E"/>
    <w:rsid w:val="00EC1365"/>
    <w:rsid w:val="00EC1712"/>
    <w:rsid w:val="00EC2649"/>
    <w:rsid w:val="00EC2A86"/>
    <w:rsid w:val="00EC3490"/>
    <w:rsid w:val="00EC5796"/>
    <w:rsid w:val="00ED2262"/>
    <w:rsid w:val="00ED5A83"/>
    <w:rsid w:val="00ED5C4D"/>
    <w:rsid w:val="00EE0D88"/>
    <w:rsid w:val="00EE0EC2"/>
    <w:rsid w:val="00EE1645"/>
    <w:rsid w:val="00EE1EFA"/>
    <w:rsid w:val="00EE21F2"/>
    <w:rsid w:val="00EE2477"/>
    <w:rsid w:val="00EE48F7"/>
    <w:rsid w:val="00EE54F8"/>
    <w:rsid w:val="00EE5675"/>
    <w:rsid w:val="00EE584F"/>
    <w:rsid w:val="00EE5D7E"/>
    <w:rsid w:val="00EE62D6"/>
    <w:rsid w:val="00EE64B5"/>
    <w:rsid w:val="00EE64DB"/>
    <w:rsid w:val="00EE789A"/>
    <w:rsid w:val="00EF0217"/>
    <w:rsid w:val="00EF175C"/>
    <w:rsid w:val="00EF1D65"/>
    <w:rsid w:val="00EF23B7"/>
    <w:rsid w:val="00EF2841"/>
    <w:rsid w:val="00EF28D0"/>
    <w:rsid w:val="00EF359C"/>
    <w:rsid w:val="00EF3D00"/>
    <w:rsid w:val="00EF3D58"/>
    <w:rsid w:val="00EF4829"/>
    <w:rsid w:val="00EF4B54"/>
    <w:rsid w:val="00EF4B63"/>
    <w:rsid w:val="00EF5AC1"/>
    <w:rsid w:val="00EF7A8A"/>
    <w:rsid w:val="00F01609"/>
    <w:rsid w:val="00F0254B"/>
    <w:rsid w:val="00F02DEE"/>
    <w:rsid w:val="00F03B15"/>
    <w:rsid w:val="00F03E9B"/>
    <w:rsid w:val="00F0529A"/>
    <w:rsid w:val="00F06753"/>
    <w:rsid w:val="00F06E2E"/>
    <w:rsid w:val="00F1388E"/>
    <w:rsid w:val="00F13DCC"/>
    <w:rsid w:val="00F1418C"/>
    <w:rsid w:val="00F156F4"/>
    <w:rsid w:val="00F169E2"/>
    <w:rsid w:val="00F17230"/>
    <w:rsid w:val="00F178A8"/>
    <w:rsid w:val="00F17B81"/>
    <w:rsid w:val="00F208A1"/>
    <w:rsid w:val="00F20D50"/>
    <w:rsid w:val="00F22275"/>
    <w:rsid w:val="00F22978"/>
    <w:rsid w:val="00F24F31"/>
    <w:rsid w:val="00F25214"/>
    <w:rsid w:val="00F25BAC"/>
    <w:rsid w:val="00F26109"/>
    <w:rsid w:val="00F26556"/>
    <w:rsid w:val="00F27683"/>
    <w:rsid w:val="00F30295"/>
    <w:rsid w:val="00F319DE"/>
    <w:rsid w:val="00F31DAA"/>
    <w:rsid w:val="00F3309A"/>
    <w:rsid w:val="00F33604"/>
    <w:rsid w:val="00F33E16"/>
    <w:rsid w:val="00F345CE"/>
    <w:rsid w:val="00F36DEA"/>
    <w:rsid w:val="00F37A9F"/>
    <w:rsid w:val="00F412E8"/>
    <w:rsid w:val="00F4135A"/>
    <w:rsid w:val="00F421AE"/>
    <w:rsid w:val="00F4335C"/>
    <w:rsid w:val="00F448E7"/>
    <w:rsid w:val="00F44B1A"/>
    <w:rsid w:val="00F45CAD"/>
    <w:rsid w:val="00F47D69"/>
    <w:rsid w:val="00F50B09"/>
    <w:rsid w:val="00F50E59"/>
    <w:rsid w:val="00F5130F"/>
    <w:rsid w:val="00F514D3"/>
    <w:rsid w:val="00F51B18"/>
    <w:rsid w:val="00F521CA"/>
    <w:rsid w:val="00F521E3"/>
    <w:rsid w:val="00F54261"/>
    <w:rsid w:val="00F54415"/>
    <w:rsid w:val="00F545A0"/>
    <w:rsid w:val="00F54923"/>
    <w:rsid w:val="00F54FF3"/>
    <w:rsid w:val="00F55691"/>
    <w:rsid w:val="00F56E82"/>
    <w:rsid w:val="00F574B1"/>
    <w:rsid w:val="00F576EB"/>
    <w:rsid w:val="00F57851"/>
    <w:rsid w:val="00F64201"/>
    <w:rsid w:val="00F645B6"/>
    <w:rsid w:val="00F651B4"/>
    <w:rsid w:val="00F651D6"/>
    <w:rsid w:val="00F65415"/>
    <w:rsid w:val="00F66D9E"/>
    <w:rsid w:val="00F67693"/>
    <w:rsid w:val="00F70D5B"/>
    <w:rsid w:val="00F710BA"/>
    <w:rsid w:val="00F719B6"/>
    <w:rsid w:val="00F7445B"/>
    <w:rsid w:val="00F75413"/>
    <w:rsid w:val="00F76D2F"/>
    <w:rsid w:val="00F808DD"/>
    <w:rsid w:val="00F809BB"/>
    <w:rsid w:val="00F81555"/>
    <w:rsid w:val="00F8160E"/>
    <w:rsid w:val="00F81982"/>
    <w:rsid w:val="00F8300E"/>
    <w:rsid w:val="00F83672"/>
    <w:rsid w:val="00F83ECB"/>
    <w:rsid w:val="00F86492"/>
    <w:rsid w:val="00F90CB4"/>
    <w:rsid w:val="00F917DB"/>
    <w:rsid w:val="00F9238B"/>
    <w:rsid w:val="00F9260F"/>
    <w:rsid w:val="00F930E6"/>
    <w:rsid w:val="00F9378F"/>
    <w:rsid w:val="00F9443C"/>
    <w:rsid w:val="00F947C1"/>
    <w:rsid w:val="00F94880"/>
    <w:rsid w:val="00F95FF2"/>
    <w:rsid w:val="00F962EC"/>
    <w:rsid w:val="00F96C70"/>
    <w:rsid w:val="00FA0370"/>
    <w:rsid w:val="00FA118F"/>
    <w:rsid w:val="00FA1F27"/>
    <w:rsid w:val="00FA38D4"/>
    <w:rsid w:val="00FA4119"/>
    <w:rsid w:val="00FA4F9D"/>
    <w:rsid w:val="00FA733D"/>
    <w:rsid w:val="00FA7914"/>
    <w:rsid w:val="00FA7B3A"/>
    <w:rsid w:val="00FB12C4"/>
    <w:rsid w:val="00FB2934"/>
    <w:rsid w:val="00FB3953"/>
    <w:rsid w:val="00FB4760"/>
    <w:rsid w:val="00FB5E5E"/>
    <w:rsid w:val="00FB5F32"/>
    <w:rsid w:val="00FB632B"/>
    <w:rsid w:val="00FC0EE8"/>
    <w:rsid w:val="00FC1909"/>
    <w:rsid w:val="00FC2756"/>
    <w:rsid w:val="00FC3A3F"/>
    <w:rsid w:val="00FC3F8D"/>
    <w:rsid w:val="00FC42F6"/>
    <w:rsid w:val="00FC7BDC"/>
    <w:rsid w:val="00FD04A3"/>
    <w:rsid w:val="00FD05AB"/>
    <w:rsid w:val="00FD5142"/>
    <w:rsid w:val="00FD59D0"/>
    <w:rsid w:val="00FD753C"/>
    <w:rsid w:val="00FD7F72"/>
    <w:rsid w:val="00FE0537"/>
    <w:rsid w:val="00FE0C07"/>
    <w:rsid w:val="00FE119F"/>
    <w:rsid w:val="00FE141A"/>
    <w:rsid w:val="00FE184D"/>
    <w:rsid w:val="00FE21AD"/>
    <w:rsid w:val="00FE2BB8"/>
    <w:rsid w:val="00FE3595"/>
    <w:rsid w:val="00FE4135"/>
    <w:rsid w:val="00FE44D4"/>
    <w:rsid w:val="00FE46F6"/>
    <w:rsid w:val="00FE4EBA"/>
    <w:rsid w:val="00FE6EF2"/>
    <w:rsid w:val="00FE6FDC"/>
    <w:rsid w:val="00FE7CCE"/>
    <w:rsid w:val="00FF05F3"/>
    <w:rsid w:val="00FF1710"/>
    <w:rsid w:val="00FF28FB"/>
    <w:rsid w:val="00FF29E1"/>
    <w:rsid w:val="00FF2EC6"/>
    <w:rsid w:val="00FF538F"/>
    <w:rsid w:val="00FF56A3"/>
    <w:rsid w:val="00FF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4a5cd,#06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9A4"/>
    <w:pPr>
      <w:widowControl w:val="0"/>
      <w:spacing w:line="260" w:lineRule="exact"/>
    </w:pPr>
    <w:rPr>
      <w:rFonts w:ascii="Arial" w:hAnsi="Arial"/>
      <w:sz w:val="22"/>
      <w:szCs w:val="24"/>
      <w:lang w:val="en-GB" w:eastAsia="en-US"/>
    </w:rPr>
  </w:style>
  <w:style w:type="paragraph" w:styleId="1">
    <w:name w:val="heading 1"/>
    <w:basedOn w:val="a"/>
    <w:next w:val="a"/>
    <w:qFormat/>
    <w:rsid w:val="0086246F"/>
    <w:pPr>
      <w:spacing w:after="200" w:line="240" w:lineRule="auto"/>
      <w:ind w:left="794"/>
      <w:outlineLvl w:val="0"/>
    </w:pPr>
    <w:rPr>
      <w:b/>
      <w:sz w:val="28"/>
    </w:rPr>
  </w:style>
  <w:style w:type="paragraph" w:styleId="20">
    <w:name w:val="heading 2"/>
    <w:basedOn w:val="a"/>
    <w:next w:val="a"/>
    <w:qFormat/>
    <w:rsid w:val="004C4036"/>
    <w:pPr>
      <w:spacing w:after="480" w:line="240" w:lineRule="auto"/>
      <w:outlineLvl w:val="1"/>
    </w:pPr>
    <w:rPr>
      <w:sz w:val="24"/>
    </w:rPr>
  </w:style>
  <w:style w:type="paragraph" w:styleId="30">
    <w:name w:val="heading 3"/>
    <w:basedOn w:val="a"/>
    <w:next w:val="a"/>
    <w:qFormat/>
    <w:rsid w:val="0086246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F48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2">
    <w:name w:val="Char Char2"/>
    <w:rsid w:val="004C4036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4C4036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4C4036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3">
    <w:name w:val="Table Grid"/>
    <w:basedOn w:val="a1"/>
    <w:uiPriority w:val="59"/>
    <w:rsid w:val="00CB4973"/>
    <w:pPr>
      <w:widowControl w:val="0"/>
      <w:spacing w:line="260" w:lineRule="exac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711816"/>
  </w:style>
  <w:style w:type="paragraph" w:customStyle="1" w:styleId="Indent">
    <w:name w:val="Indent"/>
    <w:basedOn w:val="a"/>
    <w:rsid w:val="004C4036"/>
    <w:pPr>
      <w:ind w:left="1004" w:hanging="720"/>
    </w:pPr>
  </w:style>
  <w:style w:type="paragraph" w:customStyle="1" w:styleId="SectionTitle">
    <w:name w:val="Section Title"/>
    <w:basedOn w:val="a"/>
    <w:next w:val="Indent"/>
    <w:rsid w:val="004C4036"/>
    <w:pPr>
      <w:numPr>
        <w:numId w:val="1"/>
      </w:numPr>
      <w:tabs>
        <w:tab w:val="left" w:pos="284"/>
      </w:tabs>
      <w:spacing w:before="240"/>
    </w:pPr>
    <w:rPr>
      <w:b/>
    </w:rPr>
  </w:style>
  <w:style w:type="paragraph" w:customStyle="1" w:styleId="SectionTitle1">
    <w:name w:val="Section Title 1"/>
    <w:basedOn w:val="a"/>
    <w:rsid w:val="004C4036"/>
    <w:pPr>
      <w:numPr>
        <w:ilvl w:val="1"/>
        <w:numId w:val="1"/>
      </w:numPr>
    </w:pPr>
  </w:style>
  <w:style w:type="paragraph" w:customStyle="1" w:styleId="SectionTitle2">
    <w:name w:val="Section Title 2"/>
    <w:basedOn w:val="a"/>
    <w:rsid w:val="004C4036"/>
    <w:pPr>
      <w:numPr>
        <w:ilvl w:val="2"/>
        <w:numId w:val="1"/>
      </w:numPr>
    </w:pPr>
  </w:style>
  <w:style w:type="paragraph" w:styleId="a5">
    <w:name w:val="Balloon Text"/>
    <w:basedOn w:val="a"/>
    <w:semiHidden/>
    <w:rsid w:val="004C4036"/>
    <w:rPr>
      <w:rFonts w:ascii="Tahoma" w:hAnsi="Tahoma"/>
      <w:sz w:val="16"/>
      <w:szCs w:val="16"/>
    </w:rPr>
  </w:style>
  <w:style w:type="paragraph" w:customStyle="1" w:styleId="FieldData">
    <w:name w:val="Field Data"/>
    <w:basedOn w:val="30"/>
    <w:rsid w:val="004C4036"/>
    <w:pPr>
      <w:spacing w:before="220" w:line="220" w:lineRule="exact"/>
    </w:pPr>
  </w:style>
  <w:style w:type="paragraph" w:customStyle="1" w:styleId="FieldTitle">
    <w:name w:val="Field Title"/>
    <w:basedOn w:val="a"/>
    <w:rsid w:val="004C4036"/>
    <w:pPr>
      <w:spacing w:before="220" w:line="220" w:lineRule="exact"/>
    </w:pPr>
  </w:style>
  <w:style w:type="paragraph" w:styleId="a6">
    <w:name w:val="header"/>
    <w:basedOn w:val="a"/>
    <w:link w:val="a7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Spacer">
    <w:name w:val="Spacer"/>
    <w:basedOn w:val="a"/>
    <w:rsid w:val="004C4036"/>
    <w:pPr>
      <w:spacing w:after="210"/>
      <w:ind w:left="794"/>
    </w:pPr>
  </w:style>
  <w:style w:type="paragraph" w:customStyle="1" w:styleId="Confidential">
    <w:name w:val="Confidential"/>
    <w:basedOn w:val="a"/>
    <w:rsid w:val="004C4036"/>
    <w:pPr>
      <w:spacing w:line="240" w:lineRule="auto"/>
    </w:pPr>
    <w:rPr>
      <w:color w:val="808080"/>
      <w:sz w:val="16"/>
      <w:szCs w:val="16"/>
    </w:rPr>
  </w:style>
  <w:style w:type="paragraph" w:styleId="a8">
    <w:name w:val="footer"/>
    <w:basedOn w:val="a"/>
    <w:link w:val="a9"/>
    <w:uiPriority w:val="99"/>
    <w:rsid w:val="004C4036"/>
    <w:pPr>
      <w:tabs>
        <w:tab w:val="center" w:pos="4153"/>
        <w:tab w:val="right" w:pos="8306"/>
      </w:tabs>
    </w:pPr>
  </w:style>
  <w:style w:type="paragraph" w:customStyle="1" w:styleId="Page1Date">
    <w:name w:val="Page 1 Date"/>
    <w:basedOn w:val="Page1Heading"/>
    <w:rsid w:val="004C4036"/>
    <w:rPr>
      <w:b w:val="0"/>
    </w:rPr>
  </w:style>
  <w:style w:type="paragraph" w:customStyle="1" w:styleId="Page1Heading">
    <w:name w:val="Page 1 Heading"/>
    <w:basedOn w:val="a"/>
    <w:rsid w:val="004C4036"/>
    <w:pPr>
      <w:spacing w:line="240" w:lineRule="auto"/>
    </w:pPr>
    <w:rPr>
      <w:b/>
      <w:sz w:val="34"/>
    </w:rPr>
  </w:style>
  <w:style w:type="character" w:styleId="aa">
    <w:name w:val="Hyperlink"/>
    <w:uiPriority w:val="99"/>
    <w:rsid w:val="00711816"/>
    <w:rPr>
      <w:color w:val="0000FF"/>
      <w:u w:val="single"/>
    </w:rPr>
  </w:style>
  <w:style w:type="paragraph" w:customStyle="1" w:styleId="CellBullet">
    <w:name w:val="Cell Bullet"/>
    <w:basedOn w:val="a"/>
    <w:rsid w:val="004C4036"/>
    <w:pPr>
      <w:numPr>
        <w:numId w:val="2"/>
      </w:numPr>
    </w:pPr>
  </w:style>
  <w:style w:type="paragraph" w:styleId="ab">
    <w:name w:val="List Bullet"/>
    <w:basedOn w:val="a"/>
    <w:autoRedefine/>
    <w:rsid w:val="0043710F"/>
    <w:pPr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paragraph" w:styleId="ac">
    <w:name w:val="Normal (Web)"/>
    <w:basedOn w:val="a"/>
    <w:uiPriority w:val="99"/>
    <w:rsid w:val="000268FB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2C3DEF"/>
    <w:rPr>
      <w:rFonts w:ascii="Arial" w:hAnsi="Arial"/>
      <w:b/>
      <w:sz w:val="32"/>
      <w:szCs w:val="32"/>
      <w:lang w:val="en-GB" w:eastAsia="en-US"/>
    </w:rPr>
  </w:style>
  <w:style w:type="paragraph" w:customStyle="1" w:styleId="Header1blue">
    <w:name w:val="Header 1 blue"/>
    <w:rsid w:val="002C3DEF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2C3DEF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2C3DEF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2C3D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-11">
    <w:name w:val="Цветной список - Акцент 11"/>
    <w:basedOn w:val="a"/>
    <w:uiPriority w:val="34"/>
    <w:qFormat/>
    <w:rsid w:val="001C1B72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Default">
    <w:name w:val="Default"/>
    <w:rsid w:val="003C0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7E6B09"/>
    <w:pPr>
      <w:tabs>
        <w:tab w:val="left" w:pos="993"/>
        <w:tab w:val="left" w:pos="1276"/>
      </w:tabs>
      <w:spacing w:line="240" w:lineRule="auto"/>
      <w:contextualSpacing/>
      <w:jc w:val="center"/>
    </w:pPr>
    <w:rPr>
      <w:rFonts w:ascii="Times New Roman" w:hAnsi="Times New Roman"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rsid w:val="007E6B09"/>
    <w:rPr>
      <w:color w:val="000000"/>
      <w:sz w:val="28"/>
      <w:szCs w:val="28"/>
      <w:lang w:eastAsia="en-US"/>
    </w:rPr>
  </w:style>
  <w:style w:type="paragraph" w:customStyle="1" w:styleId="NESBullet1">
    <w:name w:val="NES Bullet 1"/>
    <w:basedOn w:val="a"/>
    <w:next w:val="NESNormal"/>
    <w:rsid w:val="003C0B86"/>
    <w:pPr>
      <w:widowControl/>
      <w:numPr>
        <w:numId w:val="4"/>
      </w:numPr>
      <w:tabs>
        <w:tab w:val="clear" w:pos="1080"/>
      </w:tabs>
      <w:autoSpaceDE w:val="0"/>
      <w:autoSpaceDN w:val="0"/>
      <w:adjustRightInd w:val="0"/>
      <w:spacing w:after="120" w:line="360" w:lineRule="auto"/>
      <w:ind w:left="720"/>
    </w:pPr>
  </w:style>
  <w:style w:type="character" w:customStyle="1" w:styleId="apple-style-span">
    <w:name w:val="apple-style-span"/>
    <w:basedOn w:val="a0"/>
    <w:rsid w:val="003C0B86"/>
  </w:style>
  <w:style w:type="paragraph" w:customStyle="1" w:styleId="NESHeading2">
    <w:name w:val="NES Heading 2"/>
    <w:basedOn w:val="1"/>
    <w:next w:val="NESNormal"/>
    <w:link w:val="NESHeading2CharChar"/>
    <w:autoRedefine/>
    <w:rsid w:val="00B61097"/>
    <w:pPr>
      <w:numPr>
        <w:numId w:val="6"/>
      </w:numPr>
      <w:tabs>
        <w:tab w:val="left" w:pos="426"/>
        <w:tab w:val="left" w:pos="851"/>
      </w:tabs>
      <w:spacing w:after="0" w:line="276" w:lineRule="auto"/>
    </w:pPr>
    <w:rPr>
      <w:sz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CD5F96"/>
    <w:pPr>
      <w:tabs>
        <w:tab w:val="num" w:pos="0"/>
        <w:tab w:val="left" w:pos="720"/>
      </w:tabs>
      <w:spacing w:before="120" w:after="240"/>
      <w:ind w:left="454" w:hanging="454"/>
    </w:pPr>
    <w:rPr>
      <w:sz w:val="24"/>
    </w:rPr>
  </w:style>
  <w:style w:type="character" w:customStyle="1" w:styleId="NESHeading2CharChar">
    <w:name w:val="NES Heading 2 Char Char"/>
    <w:link w:val="NESHeading2"/>
    <w:rsid w:val="00B61097"/>
    <w:rPr>
      <w:rFonts w:ascii="Arial" w:hAnsi="Arial"/>
      <w:b/>
      <w:sz w:val="24"/>
      <w:szCs w:val="24"/>
      <w:lang w:val="en-GB" w:eastAsia="en-US"/>
    </w:rPr>
  </w:style>
  <w:style w:type="character" w:customStyle="1" w:styleId="NESHeading3Char">
    <w:name w:val="NES Heading 3 Char"/>
    <w:link w:val="NESHeading3"/>
    <w:rsid w:val="00CD5F96"/>
    <w:rPr>
      <w:rFonts w:ascii="Arial" w:hAnsi="Arial"/>
      <w:b/>
      <w:sz w:val="24"/>
      <w:szCs w:val="24"/>
      <w:lang w:eastAsia="en-US"/>
    </w:rPr>
  </w:style>
  <w:style w:type="paragraph" w:customStyle="1" w:styleId="NESSec16Subject">
    <w:name w:val="NES Sec16 Subject"/>
    <w:basedOn w:val="a"/>
    <w:autoRedefine/>
    <w:rsid w:val="003D55D9"/>
    <w:pPr>
      <w:framePr w:hSpace="180" w:wrap="around" w:vAnchor="text" w:hAnchor="page" w:x="1385" w:y="-242"/>
      <w:tabs>
        <w:tab w:val="num" w:pos="0"/>
        <w:tab w:val="left" w:pos="720"/>
      </w:tabs>
      <w:spacing w:after="120" w:line="240" w:lineRule="auto"/>
      <w:outlineLvl w:val="1"/>
    </w:pPr>
    <w:rPr>
      <w:rFonts w:ascii="Times New Roman" w:hAnsi="Times New Roman"/>
      <w:b/>
      <w:sz w:val="24"/>
      <w:lang w:val="ru-RU"/>
    </w:rPr>
  </w:style>
  <w:style w:type="paragraph" w:customStyle="1" w:styleId="NESSec16Strand">
    <w:name w:val="NES Sec16 Strand"/>
    <w:basedOn w:val="NESSec16Subject"/>
    <w:autoRedefine/>
    <w:rsid w:val="00D61872"/>
    <w:pPr>
      <w:framePr w:wrap="around"/>
      <w:tabs>
        <w:tab w:val="clear" w:pos="0"/>
        <w:tab w:val="clear" w:pos="720"/>
      </w:tabs>
      <w:spacing w:before="240" w:after="240"/>
    </w:pPr>
  </w:style>
  <w:style w:type="paragraph" w:customStyle="1" w:styleId="NESTableText">
    <w:name w:val="NES Table Text"/>
    <w:basedOn w:val="a"/>
    <w:autoRedefine/>
    <w:uiPriority w:val="99"/>
    <w:rsid w:val="0024551E"/>
    <w:pPr>
      <w:spacing w:line="240" w:lineRule="auto"/>
      <w:ind w:left="-95" w:hanging="20"/>
      <w:contextualSpacing/>
      <w:jc w:val="center"/>
    </w:pPr>
    <w:rPr>
      <w:rFonts w:ascii="Times New Roman" w:hAnsi="Times New Roman"/>
      <w:sz w:val="24"/>
      <w:lang w:val="ru-RU"/>
    </w:rPr>
  </w:style>
  <w:style w:type="paragraph" w:styleId="10">
    <w:name w:val="toc 1"/>
    <w:basedOn w:val="a"/>
    <w:next w:val="a"/>
    <w:autoRedefine/>
    <w:uiPriority w:val="39"/>
    <w:qFormat/>
    <w:rsid w:val="00BE5C45"/>
    <w:pPr>
      <w:tabs>
        <w:tab w:val="left" w:pos="480"/>
        <w:tab w:val="right" w:leader="dot" w:pos="9117"/>
      </w:tabs>
      <w:spacing w:line="240" w:lineRule="auto"/>
      <w:ind w:firstLine="567"/>
      <w:jc w:val="both"/>
    </w:pPr>
    <w:rPr>
      <w:rFonts w:ascii="Times New Roman" w:hAnsi="Times New Roman"/>
      <w:b/>
      <w:noProof/>
      <w:sz w:val="28"/>
      <w:szCs w:val="28"/>
      <w:lang w:val="ru-RU"/>
    </w:rPr>
  </w:style>
  <w:style w:type="paragraph" w:styleId="21">
    <w:name w:val="toc 2"/>
    <w:basedOn w:val="a"/>
    <w:next w:val="a"/>
    <w:autoRedefine/>
    <w:uiPriority w:val="39"/>
    <w:qFormat/>
    <w:rsid w:val="002E1522"/>
    <w:pPr>
      <w:tabs>
        <w:tab w:val="left" w:pos="1134"/>
      </w:tabs>
      <w:jc w:val="center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1D6716"/>
    <w:pPr>
      <w:spacing w:before="120"/>
    </w:pPr>
    <w:rPr>
      <w:b w:val="0"/>
      <w:sz w:val="28"/>
      <w:szCs w:val="28"/>
    </w:rPr>
  </w:style>
  <w:style w:type="paragraph" w:styleId="HTML">
    <w:name w:val="HTML Preformatted"/>
    <w:basedOn w:val="a"/>
    <w:link w:val="HTML0"/>
    <w:rsid w:val="009E30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eastAsia="en-GB"/>
    </w:rPr>
  </w:style>
  <w:style w:type="paragraph" w:styleId="ad">
    <w:name w:val="annotation text"/>
    <w:basedOn w:val="a"/>
    <w:link w:val="ae"/>
    <w:uiPriority w:val="99"/>
    <w:rsid w:val="0091178A"/>
    <w:rPr>
      <w:sz w:val="20"/>
      <w:szCs w:val="20"/>
    </w:rPr>
  </w:style>
  <w:style w:type="character" w:customStyle="1" w:styleId="HTML0">
    <w:name w:val="Стандартный HTML Знак"/>
    <w:link w:val="HTML"/>
    <w:rsid w:val="00A22379"/>
    <w:rPr>
      <w:rFonts w:ascii="Courier New" w:hAnsi="Courier New" w:cs="Courier New"/>
      <w:lang w:eastAsia="en-GB"/>
    </w:rPr>
  </w:style>
  <w:style w:type="paragraph" w:customStyle="1" w:styleId="-110">
    <w:name w:val="Цветная заливка - Акцент 11"/>
    <w:hidden/>
    <w:uiPriority w:val="99"/>
    <w:semiHidden/>
    <w:rsid w:val="00C17998"/>
    <w:rPr>
      <w:rFonts w:ascii="Arial" w:hAnsi="Arial"/>
      <w:sz w:val="22"/>
      <w:szCs w:val="24"/>
      <w:lang w:val="en-GB" w:eastAsia="en-US"/>
    </w:rPr>
  </w:style>
  <w:style w:type="character" w:customStyle="1" w:styleId="rrs">
    <w:name w:val="r_rs"/>
    <w:rsid w:val="00FC137D"/>
    <w:rPr>
      <w:rFonts w:cs="Times New Roman"/>
    </w:rPr>
  </w:style>
  <w:style w:type="paragraph" w:customStyle="1" w:styleId="StyleBlackJustifiedLeft063cmAfter12ptLinespacing">
    <w:name w:val="Style Black Justified Left:  0.63 cm After:  12 pt Line spacing..."/>
    <w:basedOn w:val="a"/>
    <w:rsid w:val="00182E4C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">
    <w:name w:val="Style NES Bullet 1"/>
    <w:basedOn w:val="NESBullet1"/>
    <w:rsid w:val="00362B42"/>
    <w:pPr>
      <w:ind w:left="714" w:hanging="357"/>
    </w:pPr>
    <w:rPr>
      <w:iCs/>
    </w:rPr>
  </w:style>
  <w:style w:type="character" w:customStyle="1" w:styleId="hps">
    <w:name w:val="hps"/>
    <w:rsid w:val="008B1AF8"/>
    <w:rPr>
      <w:rFonts w:cs="Times New Roman"/>
    </w:rPr>
  </w:style>
  <w:style w:type="character" w:customStyle="1" w:styleId="HTMLPreformattedChar">
    <w:name w:val="HTML Preformatted Char"/>
    <w:locked/>
    <w:rsid w:val="00362B42"/>
    <w:rPr>
      <w:rFonts w:ascii="Courier New" w:hAnsi="Courier New" w:cs="Courier New"/>
      <w:lang w:val="en-GB" w:eastAsia="en-GB"/>
    </w:rPr>
  </w:style>
  <w:style w:type="paragraph" w:customStyle="1" w:styleId="StyleStyleNESBullet110ptBefore3ptAfter3ptBefor">
    <w:name w:val="Style Style NES Bullet 1 + 10 pt Before:  3 pt After:  3 pt + Befor..."/>
    <w:basedOn w:val="a"/>
    <w:rsid w:val="002B62C1"/>
    <w:pPr>
      <w:widowControl/>
      <w:numPr>
        <w:numId w:val="5"/>
      </w:numPr>
      <w:tabs>
        <w:tab w:val="clear" w:pos="360"/>
        <w:tab w:val="num" w:pos="1080"/>
      </w:tabs>
      <w:spacing w:line="240" w:lineRule="auto"/>
      <w:ind w:left="1080"/>
    </w:pPr>
    <w:rPr>
      <w:rFonts w:ascii="Times New Roman" w:hAnsi="Times New Roman"/>
      <w:sz w:val="24"/>
      <w:lang w:eastAsia="en-GB"/>
    </w:rPr>
  </w:style>
  <w:style w:type="paragraph" w:customStyle="1" w:styleId="1Maintext">
    <w:name w:val="1 Main text"/>
    <w:basedOn w:val="a"/>
    <w:link w:val="1MaintextChar"/>
    <w:rsid w:val="002F085C"/>
    <w:pPr>
      <w:spacing w:after="240" w:line="360" w:lineRule="auto"/>
    </w:pPr>
    <w:rPr>
      <w:color w:val="000000"/>
      <w:szCs w:val="20"/>
    </w:rPr>
  </w:style>
  <w:style w:type="character" w:customStyle="1" w:styleId="shorttext">
    <w:name w:val="short_text"/>
    <w:rsid w:val="002F085C"/>
    <w:rPr>
      <w:rFonts w:cs="Times New Roman"/>
    </w:rPr>
  </w:style>
  <w:style w:type="character" w:customStyle="1" w:styleId="1MaintextChar">
    <w:name w:val="1 Main text Char"/>
    <w:link w:val="1Maintext"/>
    <w:rsid w:val="002F085C"/>
    <w:rPr>
      <w:rFonts w:ascii="Arial" w:hAnsi="Arial"/>
      <w:color w:val="000000"/>
      <w:sz w:val="22"/>
      <w:lang w:val="en-GB" w:eastAsia="en-US" w:bidi="ar-SA"/>
    </w:rPr>
  </w:style>
  <w:style w:type="paragraph" w:customStyle="1" w:styleId="Style1MaintextAfter6pt">
    <w:name w:val="Style 1 Main text + After:  6 pt"/>
    <w:basedOn w:val="1Maintext"/>
    <w:rsid w:val="002F085C"/>
    <w:pPr>
      <w:spacing w:after="120"/>
    </w:pPr>
  </w:style>
  <w:style w:type="paragraph" w:customStyle="1" w:styleId="SoWBody">
    <w:name w:val="SoWBody"/>
    <w:rsid w:val="00503C0B"/>
    <w:pPr>
      <w:widowControl w:val="0"/>
      <w:spacing w:after="60" w:line="240" w:lineRule="exact"/>
    </w:pPr>
    <w:rPr>
      <w:rFonts w:ascii="Arial" w:hAnsi="Arial"/>
      <w:kern w:val="16"/>
      <w:sz w:val="16"/>
      <w:lang w:val="en-GB" w:eastAsia="en-US"/>
    </w:rPr>
  </w:style>
  <w:style w:type="character" w:customStyle="1" w:styleId="apple-converted-space">
    <w:name w:val="apple-converted-space"/>
    <w:basedOn w:val="a0"/>
    <w:rsid w:val="00503C0B"/>
  </w:style>
  <w:style w:type="character" w:styleId="af">
    <w:name w:val="annotation reference"/>
    <w:uiPriority w:val="99"/>
    <w:rsid w:val="00503C0B"/>
    <w:rPr>
      <w:sz w:val="18"/>
      <w:szCs w:val="18"/>
    </w:rPr>
  </w:style>
  <w:style w:type="paragraph" w:styleId="af0">
    <w:name w:val="annotation subject"/>
    <w:basedOn w:val="ad"/>
    <w:next w:val="ad"/>
    <w:link w:val="af1"/>
    <w:rsid w:val="00503C0B"/>
    <w:rPr>
      <w:b/>
      <w:bCs/>
    </w:rPr>
  </w:style>
  <w:style w:type="character" w:customStyle="1" w:styleId="ae">
    <w:name w:val="Текст примечания Знак"/>
    <w:link w:val="ad"/>
    <w:uiPriority w:val="99"/>
    <w:rsid w:val="00503C0B"/>
    <w:rPr>
      <w:rFonts w:ascii="Arial" w:hAnsi="Arial"/>
    </w:rPr>
  </w:style>
  <w:style w:type="character" w:customStyle="1" w:styleId="af1">
    <w:name w:val="Тема примечания Знак"/>
    <w:link w:val="af0"/>
    <w:rsid w:val="00503C0B"/>
    <w:rPr>
      <w:rFonts w:ascii="Arial" w:hAnsi="Arial"/>
      <w:b/>
      <w:bCs/>
    </w:rPr>
  </w:style>
  <w:style w:type="paragraph" w:customStyle="1" w:styleId="-111">
    <w:name w:val="Цветной список - Акцент 111"/>
    <w:basedOn w:val="a"/>
    <w:uiPriority w:val="34"/>
    <w:qFormat/>
    <w:rsid w:val="00415279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-1110">
    <w:name w:val="Цветная заливка - Акцент 111"/>
    <w:hidden/>
    <w:uiPriority w:val="99"/>
    <w:semiHidden/>
    <w:rsid w:val="00415279"/>
    <w:rPr>
      <w:rFonts w:ascii="Arial" w:hAnsi="Arial"/>
      <w:sz w:val="22"/>
      <w:szCs w:val="24"/>
      <w:lang w:val="en-GB" w:eastAsia="en-US"/>
    </w:rPr>
  </w:style>
  <w:style w:type="paragraph" w:customStyle="1" w:styleId="11">
    <w:name w:val="Стиль1"/>
    <w:basedOn w:val="NESNormal"/>
    <w:link w:val="12"/>
    <w:qFormat/>
    <w:rsid w:val="00891411"/>
    <w:pPr>
      <w:ind w:firstLine="720"/>
    </w:pPr>
    <w:rPr>
      <w:iCs/>
      <w:sz w:val="22"/>
      <w:szCs w:val="22"/>
    </w:rPr>
  </w:style>
  <w:style w:type="character" w:customStyle="1" w:styleId="12">
    <w:name w:val="Стиль1 Знак"/>
    <w:link w:val="11"/>
    <w:rsid w:val="00891411"/>
    <w:rPr>
      <w:iCs/>
      <w:color w:val="000000"/>
      <w:sz w:val="22"/>
      <w:szCs w:val="22"/>
      <w:lang w:eastAsia="en-US"/>
    </w:rPr>
  </w:style>
  <w:style w:type="paragraph" w:customStyle="1" w:styleId="13">
    <w:name w:val="Абзац списка1"/>
    <w:basedOn w:val="a"/>
    <w:qFormat/>
    <w:rsid w:val="009D051C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styleId="af2">
    <w:name w:val="List Paragraph"/>
    <w:basedOn w:val="a"/>
    <w:link w:val="af3"/>
    <w:uiPriority w:val="99"/>
    <w:qFormat/>
    <w:rsid w:val="00852AA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styleId="af4">
    <w:name w:val="TOC Heading"/>
    <w:basedOn w:val="1"/>
    <w:next w:val="a"/>
    <w:uiPriority w:val="39"/>
    <w:semiHidden/>
    <w:unhideWhenUsed/>
    <w:qFormat/>
    <w:rsid w:val="00135B7F"/>
    <w:pPr>
      <w:keepNext/>
      <w:spacing w:before="240" w:after="60" w:line="260" w:lineRule="exact"/>
      <w:ind w:left="0"/>
      <w:outlineLvl w:val="9"/>
    </w:pPr>
    <w:rPr>
      <w:rFonts w:ascii="Cambria" w:hAnsi="Cambria"/>
      <w:bCs/>
      <w:kern w:val="32"/>
      <w:sz w:val="32"/>
      <w:szCs w:val="32"/>
    </w:rPr>
  </w:style>
  <w:style w:type="character" w:styleId="af5">
    <w:name w:val="FollowedHyperlink"/>
    <w:uiPriority w:val="99"/>
    <w:semiHidden/>
    <w:unhideWhenUsed/>
    <w:rsid w:val="009814F8"/>
    <w:rPr>
      <w:color w:val="800080"/>
      <w:u w:val="single"/>
    </w:rPr>
  </w:style>
  <w:style w:type="character" w:customStyle="1" w:styleId="a9">
    <w:name w:val="Нижний колонтитул Знак"/>
    <w:link w:val="a8"/>
    <w:uiPriority w:val="99"/>
    <w:rsid w:val="00F8300E"/>
    <w:rPr>
      <w:rFonts w:ascii="Arial" w:hAnsi="Arial"/>
      <w:sz w:val="22"/>
      <w:szCs w:val="24"/>
      <w:lang w:val="en-GB" w:eastAsia="en-US"/>
    </w:rPr>
  </w:style>
  <w:style w:type="paragraph" w:styleId="af6">
    <w:name w:val="Revision"/>
    <w:hidden/>
    <w:uiPriority w:val="99"/>
    <w:semiHidden/>
    <w:rsid w:val="00F56E82"/>
    <w:rPr>
      <w:rFonts w:ascii="Arial" w:hAnsi="Arial"/>
      <w:sz w:val="22"/>
      <w:szCs w:val="24"/>
      <w:lang w:val="en-GB" w:eastAsia="en-US"/>
    </w:rPr>
  </w:style>
  <w:style w:type="character" w:customStyle="1" w:styleId="a7">
    <w:name w:val="Верхний колонтитул Знак"/>
    <w:link w:val="a6"/>
    <w:uiPriority w:val="99"/>
    <w:rsid w:val="000033EC"/>
    <w:rPr>
      <w:rFonts w:ascii="Arial" w:hAnsi="Arial"/>
      <w:sz w:val="22"/>
      <w:szCs w:val="24"/>
      <w:lang w:val="en-GB" w:eastAsia="en-US"/>
    </w:rPr>
  </w:style>
  <w:style w:type="character" w:customStyle="1" w:styleId="40">
    <w:name w:val="Заголовок 4 Знак"/>
    <w:link w:val="4"/>
    <w:uiPriority w:val="9"/>
    <w:rsid w:val="00EF4829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024725"/>
    <w:pPr>
      <w:tabs>
        <w:tab w:val="right" w:leader="dot" w:pos="9628"/>
      </w:tabs>
      <w:spacing w:line="240" w:lineRule="auto"/>
    </w:pPr>
  </w:style>
  <w:style w:type="paragraph" w:customStyle="1" w:styleId="Tabletext">
    <w:name w:val="Table text"/>
    <w:basedOn w:val="a"/>
    <w:uiPriority w:val="99"/>
    <w:rsid w:val="00B56A2E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NISHead1">
    <w:name w:val="NISHead1"/>
    <w:basedOn w:val="a"/>
    <w:uiPriority w:val="99"/>
    <w:rsid w:val="00B56A2E"/>
    <w:pPr>
      <w:suppressAutoHyphens/>
      <w:ind w:right="119"/>
    </w:pPr>
    <w:rPr>
      <w:rFonts w:cs="Arial"/>
      <w:b/>
      <w:bCs/>
      <w:color w:val="0065BD"/>
      <w:sz w:val="28"/>
      <w:szCs w:val="28"/>
      <w:lang w:eastAsia="ar-SA"/>
    </w:rPr>
  </w:style>
  <w:style w:type="paragraph" w:styleId="af7">
    <w:name w:val="No Spacing"/>
    <w:uiPriority w:val="99"/>
    <w:qFormat/>
    <w:rsid w:val="00B56A2E"/>
    <w:rPr>
      <w:rFonts w:ascii="Calibri" w:hAnsi="Calibri"/>
      <w:sz w:val="22"/>
      <w:szCs w:val="22"/>
    </w:rPr>
  </w:style>
  <w:style w:type="character" w:customStyle="1" w:styleId="af3">
    <w:name w:val="Абзац списка Знак"/>
    <w:link w:val="af2"/>
    <w:uiPriority w:val="99"/>
    <w:locked/>
    <w:rsid w:val="004664F3"/>
    <w:rPr>
      <w:rFonts w:ascii="Calibri" w:hAnsi="Calibri"/>
      <w:sz w:val="22"/>
      <w:szCs w:val="22"/>
    </w:rPr>
  </w:style>
  <w:style w:type="paragraph" w:styleId="af8">
    <w:name w:val="Body Text"/>
    <w:basedOn w:val="a"/>
    <w:link w:val="af9"/>
    <w:uiPriority w:val="1"/>
    <w:qFormat/>
    <w:rsid w:val="00884D5E"/>
    <w:pPr>
      <w:spacing w:line="240" w:lineRule="auto"/>
      <w:ind w:left="383" w:hanging="284"/>
    </w:pPr>
    <w:rPr>
      <w:rFonts w:ascii="Times New Roman" w:hAnsi="Times New Roman"/>
      <w:sz w:val="24"/>
      <w:lang w:val="en-US"/>
    </w:rPr>
  </w:style>
  <w:style w:type="character" w:customStyle="1" w:styleId="af9">
    <w:name w:val="Основной текст Знак"/>
    <w:link w:val="af8"/>
    <w:uiPriority w:val="1"/>
    <w:rsid w:val="00884D5E"/>
    <w:rPr>
      <w:sz w:val="24"/>
      <w:szCs w:val="24"/>
      <w:lang w:val="en-US" w:eastAsia="en-US"/>
    </w:rPr>
  </w:style>
  <w:style w:type="paragraph" w:styleId="afa">
    <w:name w:val="Subtitle"/>
    <w:basedOn w:val="a"/>
    <w:next w:val="a"/>
    <w:link w:val="afb"/>
    <w:uiPriority w:val="11"/>
    <w:qFormat/>
    <w:rsid w:val="00771BDF"/>
    <w:pPr>
      <w:numPr>
        <w:ilvl w:val="1"/>
      </w:numPr>
    </w:pPr>
    <w:rPr>
      <w:rFonts w:ascii="Cambria" w:hAnsi="Cambria"/>
      <w:i/>
      <w:iCs/>
      <w:color w:val="4F81BD"/>
      <w:spacing w:val="15"/>
      <w:sz w:val="24"/>
    </w:rPr>
  </w:style>
  <w:style w:type="character" w:customStyle="1" w:styleId="afb">
    <w:name w:val="Подзаголовок Знак"/>
    <w:link w:val="afa"/>
    <w:uiPriority w:val="11"/>
    <w:rsid w:val="00771BD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afc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1"/>
    <w:next w:val="a"/>
    <w:link w:val="afd"/>
    <w:uiPriority w:val="99"/>
    <w:qFormat/>
    <w:rsid w:val="00957D3C"/>
    <w:pPr>
      <w:spacing w:line="360" w:lineRule="auto"/>
      <w:ind w:left="567"/>
      <w:jc w:val="left"/>
    </w:pPr>
    <w:rPr>
      <w:bCs/>
      <w:kern w:val="28"/>
      <w:szCs w:val="32"/>
      <w:lang w:val="en-GB"/>
    </w:rPr>
  </w:style>
  <w:style w:type="character" w:customStyle="1" w:styleId="afd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c"/>
    <w:uiPriority w:val="99"/>
    <w:rsid w:val="00957D3C"/>
    <w:rPr>
      <w:b/>
      <w:bCs/>
      <w:kern w:val="28"/>
      <w:sz w:val="28"/>
      <w:szCs w:val="32"/>
      <w:lang w:val="en-GB" w:eastAsia="en-US"/>
    </w:rPr>
  </w:style>
  <w:style w:type="numbering" w:customStyle="1" w:styleId="2">
    <w:name w:val="Стиль2"/>
    <w:uiPriority w:val="99"/>
    <w:rsid w:val="00474B7B"/>
    <w:pPr>
      <w:numPr>
        <w:numId w:val="20"/>
      </w:numPr>
    </w:pPr>
  </w:style>
  <w:style w:type="numbering" w:customStyle="1" w:styleId="3">
    <w:name w:val="Стиль3"/>
    <w:uiPriority w:val="99"/>
    <w:rsid w:val="001B3F7E"/>
    <w:pPr>
      <w:numPr>
        <w:numId w:val="22"/>
      </w:numPr>
    </w:pPr>
  </w:style>
  <w:style w:type="character" w:styleId="afe">
    <w:name w:val="Strong"/>
    <w:basedOn w:val="a0"/>
    <w:uiPriority w:val="22"/>
    <w:qFormat/>
    <w:rsid w:val="003C5483"/>
    <w:rPr>
      <w:b/>
      <w:bCs/>
    </w:rPr>
  </w:style>
  <w:style w:type="character" w:customStyle="1" w:styleId="hl">
    <w:name w:val="hl"/>
    <w:basedOn w:val="a0"/>
    <w:rsid w:val="00FE41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CharChar2">
    <w:name w:val="3"/>
    <w:pPr>
      <w:numPr>
        <w:numId w:val="22"/>
      </w:numPr>
    </w:pPr>
  </w:style>
  <w:style w:type="numbering" w:customStyle="1" w:styleId="CharChar1">
    <w:name w:val="2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as1.ru/structu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vinc\Local%20Settings\Temporary%20Internet%20Files\OLKD6\Proposal%20cover%20-%20for%20Sara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7117B-D426-405A-B957-41B11383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Proposal cover - for Sarah</Template>
  <TotalTime>211</TotalTime>
  <Pages>39</Pages>
  <Words>10582</Words>
  <Characters>60320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minutes  Meeting title, typeset in Arial 12 point   Date Venue time  Participants Name Surname</vt:lpstr>
    </vt:vector>
  </TitlesOfParts>
  <Company>Microsoft</Company>
  <LinksUpToDate>false</LinksUpToDate>
  <CharactersWithSpaces>70761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 Meeting title, typeset in Arial 12 point   Date Venue time  Participants Name Surname</dc:title>
  <dc:creator>gavinc</dc:creator>
  <cp:lastModifiedBy>Шадырова Айжан</cp:lastModifiedBy>
  <cp:revision>47</cp:revision>
  <cp:lastPrinted>2017-07-02T10:16:00Z</cp:lastPrinted>
  <dcterms:created xsi:type="dcterms:W3CDTF">2018-06-10T13:06:00Z</dcterms:created>
  <dcterms:modified xsi:type="dcterms:W3CDTF">2018-10-02T11:48:00Z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740203568</vt:i4>
  </property>
</Properties>
</file>